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CA1" w:rsidRDefault="00AB3CA1" w:rsidP="00AB3CA1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0" w:name="_Ref392931815"/>
      <w:bookmarkStart w:id="1" w:name="_Toc379286003"/>
      <w:bookmarkStart w:id="2" w:name="_Ref391311372"/>
      <w:bookmarkStart w:id="3" w:name="_Toc392495193"/>
      <w:bookmarkStart w:id="4" w:name="_Toc392610533"/>
      <w:bookmarkStart w:id="5" w:name="_Toc393989335"/>
      <w:bookmarkStart w:id="6" w:name="_Toc393888120"/>
    </w:p>
    <w:p w:rsidR="00AB3CA1" w:rsidRPr="005662D9" w:rsidRDefault="00AB3CA1" w:rsidP="00AB3CA1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1"/>
      <w:bookmarkEnd w:id="2"/>
      <w:bookmarkEnd w:id="3"/>
      <w:bookmarkEnd w:id="4"/>
      <w:bookmarkEnd w:id="5"/>
      <w:bookmarkEnd w:id="6"/>
    </w:p>
    <w:p w:rsidR="00AB3CA1" w:rsidRDefault="00AB3CA1" w:rsidP="00AB3CA1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AB3CA1" w:rsidRDefault="00AB3CA1" w:rsidP="00AB3CA1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AB3CA1" w:rsidRPr="001669D9" w:rsidRDefault="00AB3CA1" w:rsidP="00AB3CA1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AB3CA1" w:rsidRDefault="00AB3CA1" w:rsidP="00AB3CA1">
      <w:pPr>
        <w:pStyle w:val="affd"/>
        <w:numPr>
          <w:ilvl w:val="2"/>
          <w:numId w:val="29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Flash-накопитель)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 w:rsidR="00482FA8">
        <w:fldChar w:fldCharType="begin"/>
      </w:r>
      <w:r>
        <w:instrText xml:space="preserve"> REF _Ref413238950 \r \h </w:instrText>
      </w:r>
      <w:r w:rsidR="00482FA8">
        <w:fldChar w:fldCharType="separate"/>
      </w:r>
      <w:r w:rsidR="002524E1">
        <w:t>2.1</w:t>
      </w:r>
      <w:r w:rsidR="00482FA8"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AB3CA1" w:rsidRDefault="00AB3CA1" w:rsidP="00AB3CA1">
      <w:pPr>
        <w:pStyle w:val="affd"/>
        <w:numPr>
          <w:ilvl w:val="2"/>
          <w:numId w:val="29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AB3CA1" w:rsidRDefault="00AB3CA1" w:rsidP="00AB3CA1">
      <w:pPr>
        <w:pStyle w:val="affd"/>
        <w:numPr>
          <w:ilvl w:val="2"/>
          <w:numId w:val="29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AB3CA1" w:rsidRDefault="00AB3CA1" w:rsidP="00AB3CA1">
      <w:pPr>
        <w:sectPr w:rsidR="00AB3CA1" w:rsidSect="00C417B4">
          <w:headerReference w:type="even" r:id="rId7"/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bookmarkEnd w:id="0"/>
    <w:p w:rsidR="003956A1" w:rsidRDefault="003956A1"/>
    <w:sectPr w:rsidR="003956A1" w:rsidSect="00395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FAB" w:rsidRDefault="00797FAB" w:rsidP="00AB3CA1">
      <w:r>
        <w:separator/>
      </w:r>
    </w:p>
  </w:endnote>
  <w:endnote w:type="continuationSeparator" w:id="0">
    <w:p w:rsidR="00797FAB" w:rsidRDefault="00797FAB" w:rsidP="00AB3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FAB" w:rsidRDefault="00797FAB" w:rsidP="00AB3CA1">
      <w:r>
        <w:separator/>
      </w:r>
    </w:p>
  </w:footnote>
  <w:footnote w:type="continuationSeparator" w:id="0">
    <w:p w:rsidR="00797FAB" w:rsidRDefault="00797FAB" w:rsidP="00AB3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A1" w:rsidRDefault="00482FA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1026" type="#_x0000_t202" style="position:absolute;left:0;text-align:left;margin-left:0;margin-top:0;width:509.6pt;height:169.85pt;rotation:-45;z-index:-25165516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AB3CA1" w:rsidRDefault="00AB3CA1"/>
              <w:p w:rsidR="00AB3CA1" w:rsidRDefault="00AB3CA1"/>
            </w:txbxContent>
          </v:textbox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AB3CA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B3CA1" w:rsidRPr="00140322" w:rsidRDefault="00AB3CA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AB3CA1" w:rsidRPr="0011106F" w:rsidRDefault="00AB3CA1" w:rsidP="00C417B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A1" w:rsidRDefault="00482FA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1025" type="#_x0000_t202" style="position:absolute;left:0;text-align:left;margin-left:0;margin-top:0;width:509.6pt;height:169.85pt;rotation:-45;z-index:-25165619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AB3CA1" w:rsidRDefault="00AB3CA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97FAB"/>
    <w:rsid w:val="00000161"/>
    <w:rsid w:val="0000074A"/>
    <w:rsid w:val="00000B6B"/>
    <w:rsid w:val="00000B93"/>
    <w:rsid w:val="00000DA6"/>
    <w:rsid w:val="00000E36"/>
    <w:rsid w:val="00000FDB"/>
    <w:rsid w:val="000019E1"/>
    <w:rsid w:val="00002020"/>
    <w:rsid w:val="00002079"/>
    <w:rsid w:val="00003251"/>
    <w:rsid w:val="00003CD9"/>
    <w:rsid w:val="0000436C"/>
    <w:rsid w:val="00004623"/>
    <w:rsid w:val="00005B84"/>
    <w:rsid w:val="0000653B"/>
    <w:rsid w:val="00006A46"/>
    <w:rsid w:val="00006DBA"/>
    <w:rsid w:val="00006EC1"/>
    <w:rsid w:val="00007092"/>
    <w:rsid w:val="00007BB8"/>
    <w:rsid w:val="0001196A"/>
    <w:rsid w:val="0001211A"/>
    <w:rsid w:val="000121CC"/>
    <w:rsid w:val="000125A6"/>
    <w:rsid w:val="00012E4F"/>
    <w:rsid w:val="000131F3"/>
    <w:rsid w:val="000137AA"/>
    <w:rsid w:val="00014AB9"/>
    <w:rsid w:val="000155BA"/>
    <w:rsid w:val="000158E2"/>
    <w:rsid w:val="000159F2"/>
    <w:rsid w:val="00016315"/>
    <w:rsid w:val="00016ACF"/>
    <w:rsid w:val="00016E09"/>
    <w:rsid w:val="00017887"/>
    <w:rsid w:val="00020DC2"/>
    <w:rsid w:val="00023A6F"/>
    <w:rsid w:val="00023A8E"/>
    <w:rsid w:val="00023EA8"/>
    <w:rsid w:val="00024276"/>
    <w:rsid w:val="00024464"/>
    <w:rsid w:val="0002696D"/>
    <w:rsid w:val="00027139"/>
    <w:rsid w:val="00027ED1"/>
    <w:rsid w:val="00030468"/>
    <w:rsid w:val="000316E3"/>
    <w:rsid w:val="00031732"/>
    <w:rsid w:val="00031FD3"/>
    <w:rsid w:val="00032336"/>
    <w:rsid w:val="00034C2C"/>
    <w:rsid w:val="00035C94"/>
    <w:rsid w:val="000360B7"/>
    <w:rsid w:val="00037190"/>
    <w:rsid w:val="000377F2"/>
    <w:rsid w:val="00037A07"/>
    <w:rsid w:val="00037D82"/>
    <w:rsid w:val="00037DE9"/>
    <w:rsid w:val="00040356"/>
    <w:rsid w:val="00040557"/>
    <w:rsid w:val="00040D28"/>
    <w:rsid w:val="000415AE"/>
    <w:rsid w:val="00041D08"/>
    <w:rsid w:val="0004214C"/>
    <w:rsid w:val="00042178"/>
    <w:rsid w:val="00042704"/>
    <w:rsid w:val="000436EB"/>
    <w:rsid w:val="00044540"/>
    <w:rsid w:val="000462D3"/>
    <w:rsid w:val="00046E57"/>
    <w:rsid w:val="000504B9"/>
    <w:rsid w:val="00050735"/>
    <w:rsid w:val="00050ABF"/>
    <w:rsid w:val="00051F1D"/>
    <w:rsid w:val="0005213F"/>
    <w:rsid w:val="00052784"/>
    <w:rsid w:val="00052C0A"/>
    <w:rsid w:val="0005385E"/>
    <w:rsid w:val="0005388A"/>
    <w:rsid w:val="0005460A"/>
    <w:rsid w:val="00056CEB"/>
    <w:rsid w:val="0005770A"/>
    <w:rsid w:val="000607CE"/>
    <w:rsid w:val="00060EFE"/>
    <w:rsid w:val="000614D9"/>
    <w:rsid w:val="0006170B"/>
    <w:rsid w:val="000618F4"/>
    <w:rsid w:val="0006200A"/>
    <w:rsid w:val="00062DD6"/>
    <w:rsid w:val="000633A4"/>
    <w:rsid w:val="000635AC"/>
    <w:rsid w:val="000639A3"/>
    <w:rsid w:val="000645EB"/>
    <w:rsid w:val="00064D8C"/>
    <w:rsid w:val="00064E55"/>
    <w:rsid w:val="0006507A"/>
    <w:rsid w:val="000654A7"/>
    <w:rsid w:val="0006599A"/>
    <w:rsid w:val="00065F70"/>
    <w:rsid w:val="00065FAC"/>
    <w:rsid w:val="00066847"/>
    <w:rsid w:val="00066CE3"/>
    <w:rsid w:val="0007030B"/>
    <w:rsid w:val="000705E1"/>
    <w:rsid w:val="0007079B"/>
    <w:rsid w:val="000707A4"/>
    <w:rsid w:val="00070BDB"/>
    <w:rsid w:val="000724B4"/>
    <w:rsid w:val="0007364C"/>
    <w:rsid w:val="00073CA6"/>
    <w:rsid w:val="000740EB"/>
    <w:rsid w:val="0007439E"/>
    <w:rsid w:val="00074D7C"/>
    <w:rsid w:val="00074FE3"/>
    <w:rsid w:val="00075EFF"/>
    <w:rsid w:val="000764A8"/>
    <w:rsid w:val="00080136"/>
    <w:rsid w:val="00080707"/>
    <w:rsid w:val="0008115A"/>
    <w:rsid w:val="000815BF"/>
    <w:rsid w:val="00081915"/>
    <w:rsid w:val="00081F65"/>
    <w:rsid w:val="000823F8"/>
    <w:rsid w:val="0008260B"/>
    <w:rsid w:val="00083559"/>
    <w:rsid w:val="000837DF"/>
    <w:rsid w:val="00083C9B"/>
    <w:rsid w:val="00083D4E"/>
    <w:rsid w:val="00084094"/>
    <w:rsid w:val="0008458E"/>
    <w:rsid w:val="00084ED3"/>
    <w:rsid w:val="00085A07"/>
    <w:rsid w:val="00086072"/>
    <w:rsid w:val="00086284"/>
    <w:rsid w:val="000864FC"/>
    <w:rsid w:val="0008791A"/>
    <w:rsid w:val="00087CD1"/>
    <w:rsid w:val="0009095E"/>
    <w:rsid w:val="00090DB0"/>
    <w:rsid w:val="00093920"/>
    <w:rsid w:val="0009397E"/>
    <w:rsid w:val="00094442"/>
    <w:rsid w:val="000953C3"/>
    <w:rsid w:val="00095F7F"/>
    <w:rsid w:val="00096356"/>
    <w:rsid w:val="000964B5"/>
    <w:rsid w:val="00096F7B"/>
    <w:rsid w:val="00097179"/>
    <w:rsid w:val="000A0066"/>
    <w:rsid w:val="000A0404"/>
    <w:rsid w:val="000A0611"/>
    <w:rsid w:val="000A11A0"/>
    <w:rsid w:val="000A19C7"/>
    <w:rsid w:val="000A242A"/>
    <w:rsid w:val="000A3580"/>
    <w:rsid w:val="000A4135"/>
    <w:rsid w:val="000A42C0"/>
    <w:rsid w:val="000A4F12"/>
    <w:rsid w:val="000A5B36"/>
    <w:rsid w:val="000A7A10"/>
    <w:rsid w:val="000B00F5"/>
    <w:rsid w:val="000B048E"/>
    <w:rsid w:val="000B04AD"/>
    <w:rsid w:val="000B05E4"/>
    <w:rsid w:val="000B0BFE"/>
    <w:rsid w:val="000B1FEA"/>
    <w:rsid w:val="000B26BD"/>
    <w:rsid w:val="000B2ADA"/>
    <w:rsid w:val="000B2DF5"/>
    <w:rsid w:val="000B3CAF"/>
    <w:rsid w:val="000B4827"/>
    <w:rsid w:val="000B4DF8"/>
    <w:rsid w:val="000B547C"/>
    <w:rsid w:val="000B5E21"/>
    <w:rsid w:val="000B5F08"/>
    <w:rsid w:val="000B616F"/>
    <w:rsid w:val="000B6E70"/>
    <w:rsid w:val="000B7600"/>
    <w:rsid w:val="000B76C7"/>
    <w:rsid w:val="000B7D97"/>
    <w:rsid w:val="000B7D9B"/>
    <w:rsid w:val="000C200A"/>
    <w:rsid w:val="000C2B76"/>
    <w:rsid w:val="000C3925"/>
    <w:rsid w:val="000C3975"/>
    <w:rsid w:val="000C47AB"/>
    <w:rsid w:val="000C5636"/>
    <w:rsid w:val="000C5940"/>
    <w:rsid w:val="000C5F15"/>
    <w:rsid w:val="000C64EB"/>
    <w:rsid w:val="000C7273"/>
    <w:rsid w:val="000C77E7"/>
    <w:rsid w:val="000D00F7"/>
    <w:rsid w:val="000D0653"/>
    <w:rsid w:val="000D0F4F"/>
    <w:rsid w:val="000D1A66"/>
    <w:rsid w:val="000D1C5C"/>
    <w:rsid w:val="000D2437"/>
    <w:rsid w:val="000D29DE"/>
    <w:rsid w:val="000D3B38"/>
    <w:rsid w:val="000D3F62"/>
    <w:rsid w:val="000D4AB1"/>
    <w:rsid w:val="000D501D"/>
    <w:rsid w:val="000D51A8"/>
    <w:rsid w:val="000D5D71"/>
    <w:rsid w:val="000D5F5A"/>
    <w:rsid w:val="000D6D1C"/>
    <w:rsid w:val="000E1C05"/>
    <w:rsid w:val="000E399B"/>
    <w:rsid w:val="000E41D6"/>
    <w:rsid w:val="000E56F2"/>
    <w:rsid w:val="000E75F5"/>
    <w:rsid w:val="000F0690"/>
    <w:rsid w:val="000F1562"/>
    <w:rsid w:val="000F2C3B"/>
    <w:rsid w:val="000F3A43"/>
    <w:rsid w:val="000F447C"/>
    <w:rsid w:val="000F476E"/>
    <w:rsid w:val="000F4E81"/>
    <w:rsid w:val="000F751C"/>
    <w:rsid w:val="000F7A37"/>
    <w:rsid w:val="000F7F08"/>
    <w:rsid w:val="0010000D"/>
    <w:rsid w:val="001004D8"/>
    <w:rsid w:val="00100C31"/>
    <w:rsid w:val="001010ED"/>
    <w:rsid w:val="0010262D"/>
    <w:rsid w:val="00103081"/>
    <w:rsid w:val="00103966"/>
    <w:rsid w:val="00104D4D"/>
    <w:rsid w:val="00104FC8"/>
    <w:rsid w:val="00105494"/>
    <w:rsid w:val="00105945"/>
    <w:rsid w:val="00105EBA"/>
    <w:rsid w:val="001062C6"/>
    <w:rsid w:val="00106973"/>
    <w:rsid w:val="00106A45"/>
    <w:rsid w:val="0010767A"/>
    <w:rsid w:val="0010790D"/>
    <w:rsid w:val="00107B41"/>
    <w:rsid w:val="00107CBB"/>
    <w:rsid w:val="00107E5F"/>
    <w:rsid w:val="00110D26"/>
    <w:rsid w:val="00110FFC"/>
    <w:rsid w:val="001116A6"/>
    <w:rsid w:val="00111873"/>
    <w:rsid w:val="00111DF2"/>
    <w:rsid w:val="00111FD6"/>
    <w:rsid w:val="0011299C"/>
    <w:rsid w:val="001137ED"/>
    <w:rsid w:val="001148AA"/>
    <w:rsid w:val="001149DA"/>
    <w:rsid w:val="0011553E"/>
    <w:rsid w:val="00115EEC"/>
    <w:rsid w:val="00116A8B"/>
    <w:rsid w:val="00116C1E"/>
    <w:rsid w:val="0011719A"/>
    <w:rsid w:val="00117ACF"/>
    <w:rsid w:val="0012065B"/>
    <w:rsid w:val="0012088C"/>
    <w:rsid w:val="00120A17"/>
    <w:rsid w:val="00120ED6"/>
    <w:rsid w:val="00121BF7"/>
    <w:rsid w:val="001222AD"/>
    <w:rsid w:val="0012238A"/>
    <w:rsid w:val="00122457"/>
    <w:rsid w:val="00122A9B"/>
    <w:rsid w:val="00122E2A"/>
    <w:rsid w:val="00123191"/>
    <w:rsid w:val="001236D3"/>
    <w:rsid w:val="001259DA"/>
    <w:rsid w:val="00126521"/>
    <w:rsid w:val="00127564"/>
    <w:rsid w:val="00127BB9"/>
    <w:rsid w:val="00127D6C"/>
    <w:rsid w:val="001305A7"/>
    <w:rsid w:val="001306BA"/>
    <w:rsid w:val="00131E72"/>
    <w:rsid w:val="00132026"/>
    <w:rsid w:val="00132414"/>
    <w:rsid w:val="00132991"/>
    <w:rsid w:val="00133185"/>
    <w:rsid w:val="00133697"/>
    <w:rsid w:val="00133D74"/>
    <w:rsid w:val="00134388"/>
    <w:rsid w:val="00134DC6"/>
    <w:rsid w:val="00135084"/>
    <w:rsid w:val="00135CE8"/>
    <w:rsid w:val="0013662E"/>
    <w:rsid w:val="00136D7B"/>
    <w:rsid w:val="001370D4"/>
    <w:rsid w:val="00137B37"/>
    <w:rsid w:val="00137EDD"/>
    <w:rsid w:val="00140544"/>
    <w:rsid w:val="00140A3D"/>
    <w:rsid w:val="001412F5"/>
    <w:rsid w:val="00141351"/>
    <w:rsid w:val="0014152D"/>
    <w:rsid w:val="00141B43"/>
    <w:rsid w:val="00142AFB"/>
    <w:rsid w:val="00142DCF"/>
    <w:rsid w:val="001434B5"/>
    <w:rsid w:val="0014428E"/>
    <w:rsid w:val="00144768"/>
    <w:rsid w:val="001451BF"/>
    <w:rsid w:val="001463CA"/>
    <w:rsid w:val="001465DF"/>
    <w:rsid w:val="00146618"/>
    <w:rsid w:val="00147C10"/>
    <w:rsid w:val="00150F9D"/>
    <w:rsid w:val="00151E1A"/>
    <w:rsid w:val="00151E29"/>
    <w:rsid w:val="001522E4"/>
    <w:rsid w:val="00152465"/>
    <w:rsid w:val="00152885"/>
    <w:rsid w:val="001528FD"/>
    <w:rsid w:val="00153E58"/>
    <w:rsid w:val="00154F9B"/>
    <w:rsid w:val="0015578B"/>
    <w:rsid w:val="00155AE5"/>
    <w:rsid w:val="00155DF3"/>
    <w:rsid w:val="001568D4"/>
    <w:rsid w:val="00156BC5"/>
    <w:rsid w:val="001578E0"/>
    <w:rsid w:val="001602E0"/>
    <w:rsid w:val="001613FB"/>
    <w:rsid w:val="00161445"/>
    <w:rsid w:val="001617AE"/>
    <w:rsid w:val="001620E4"/>
    <w:rsid w:val="00163DB2"/>
    <w:rsid w:val="00163F63"/>
    <w:rsid w:val="001642CA"/>
    <w:rsid w:val="0016518B"/>
    <w:rsid w:val="00165AB2"/>
    <w:rsid w:val="00165FEC"/>
    <w:rsid w:val="0016697B"/>
    <w:rsid w:val="001669D6"/>
    <w:rsid w:val="001671FD"/>
    <w:rsid w:val="00170D29"/>
    <w:rsid w:val="00171D0A"/>
    <w:rsid w:val="00172C2F"/>
    <w:rsid w:val="00172E52"/>
    <w:rsid w:val="00173F39"/>
    <w:rsid w:val="0017400B"/>
    <w:rsid w:val="00174B93"/>
    <w:rsid w:val="00175064"/>
    <w:rsid w:val="00175F55"/>
    <w:rsid w:val="00176C56"/>
    <w:rsid w:val="001815D3"/>
    <w:rsid w:val="001824A1"/>
    <w:rsid w:val="00182747"/>
    <w:rsid w:val="001828B4"/>
    <w:rsid w:val="00182D8F"/>
    <w:rsid w:val="00182FDF"/>
    <w:rsid w:val="0018398D"/>
    <w:rsid w:val="00183A30"/>
    <w:rsid w:val="00183C36"/>
    <w:rsid w:val="00183D5D"/>
    <w:rsid w:val="00183DA8"/>
    <w:rsid w:val="0018406C"/>
    <w:rsid w:val="001840DA"/>
    <w:rsid w:val="00185157"/>
    <w:rsid w:val="00185B6A"/>
    <w:rsid w:val="00185DC5"/>
    <w:rsid w:val="00186730"/>
    <w:rsid w:val="001876A5"/>
    <w:rsid w:val="00187AB1"/>
    <w:rsid w:val="00187FAC"/>
    <w:rsid w:val="00190838"/>
    <w:rsid w:val="001909FD"/>
    <w:rsid w:val="001919C6"/>
    <w:rsid w:val="00191EE4"/>
    <w:rsid w:val="00192D7C"/>
    <w:rsid w:val="00193C4E"/>
    <w:rsid w:val="00194D42"/>
    <w:rsid w:val="001950F2"/>
    <w:rsid w:val="0019542E"/>
    <w:rsid w:val="001954D2"/>
    <w:rsid w:val="00196DCD"/>
    <w:rsid w:val="00196FD8"/>
    <w:rsid w:val="0019744C"/>
    <w:rsid w:val="00197C4F"/>
    <w:rsid w:val="001A0A1E"/>
    <w:rsid w:val="001A12AA"/>
    <w:rsid w:val="001A1471"/>
    <w:rsid w:val="001A1649"/>
    <w:rsid w:val="001A1E73"/>
    <w:rsid w:val="001A2096"/>
    <w:rsid w:val="001A26A3"/>
    <w:rsid w:val="001A276A"/>
    <w:rsid w:val="001A28D8"/>
    <w:rsid w:val="001A2C7E"/>
    <w:rsid w:val="001A31DE"/>
    <w:rsid w:val="001A43F6"/>
    <w:rsid w:val="001A4E6C"/>
    <w:rsid w:val="001A5F41"/>
    <w:rsid w:val="001A70C1"/>
    <w:rsid w:val="001A71F3"/>
    <w:rsid w:val="001A747E"/>
    <w:rsid w:val="001A7C18"/>
    <w:rsid w:val="001B0500"/>
    <w:rsid w:val="001B062E"/>
    <w:rsid w:val="001B0C24"/>
    <w:rsid w:val="001B16D7"/>
    <w:rsid w:val="001B1B12"/>
    <w:rsid w:val="001B2592"/>
    <w:rsid w:val="001B2A1F"/>
    <w:rsid w:val="001B30C6"/>
    <w:rsid w:val="001B37E5"/>
    <w:rsid w:val="001B4602"/>
    <w:rsid w:val="001B4682"/>
    <w:rsid w:val="001B472F"/>
    <w:rsid w:val="001B5099"/>
    <w:rsid w:val="001B52D1"/>
    <w:rsid w:val="001B5680"/>
    <w:rsid w:val="001B59AD"/>
    <w:rsid w:val="001B5A46"/>
    <w:rsid w:val="001B60E8"/>
    <w:rsid w:val="001C0090"/>
    <w:rsid w:val="001C1EEC"/>
    <w:rsid w:val="001C30BA"/>
    <w:rsid w:val="001C3F51"/>
    <w:rsid w:val="001C5837"/>
    <w:rsid w:val="001C5987"/>
    <w:rsid w:val="001C6900"/>
    <w:rsid w:val="001C72CA"/>
    <w:rsid w:val="001C72CD"/>
    <w:rsid w:val="001C74E6"/>
    <w:rsid w:val="001C78F8"/>
    <w:rsid w:val="001D1202"/>
    <w:rsid w:val="001D1E42"/>
    <w:rsid w:val="001D21E5"/>
    <w:rsid w:val="001D27A9"/>
    <w:rsid w:val="001D2A73"/>
    <w:rsid w:val="001D304A"/>
    <w:rsid w:val="001D3065"/>
    <w:rsid w:val="001D35F5"/>
    <w:rsid w:val="001D39E2"/>
    <w:rsid w:val="001D44C8"/>
    <w:rsid w:val="001D48DE"/>
    <w:rsid w:val="001D495C"/>
    <w:rsid w:val="001D4A1B"/>
    <w:rsid w:val="001D4A6E"/>
    <w:rsid w:val="001D513E"/>
    <w:rsid w:val="001D5295"/>
    <w:rsid w:val="001D7C9D"/>
    <w:rsid w:val="001D7E24"/>
    <w:rsid w:val="001E0B3E"/>
    <w:rsid w:val="001E0C1C"/>
    <w:rsid w:val="001E0D9F"/>
    <w:rsid w:val="001E1170"/>
    <w:rsid w:val="001E3DAF"/>
    <w:rsid w:val="001E3EDC"/>
    <w:rsid w:val="001E47A9"/>
    <w:rsid w:val="001E4BD1"/>
    <w:rsid w:val="001E4D8C"/>
    <w:rsid w:val="001E6406"/>
    <w:rsid w:val="001E6AC5"/>
    <w:rsid w:val="001E7809"/>
    <w:rsid w:val="001E7F45"/>
    <w:rsid w:val="001F0182"/>
    <w:rsid w:val="001F0642"/>
    <w:rsid w:val="001F07BD"/>
    <w:rsid w:val="001F0906"/>
    <w:rsid w:val="001F2355"/>
    <w:rsid w:val="001F2A4E"/>
    <w:rsid w:val="001F2D5A"/>
    <w:rsid w:val="001F2E3D"/>
    <w:rsid w:val="001F3729"/>
    <w:rsid w:val="001F5321"/>
    <w:rsid w:val="001F57F6"/>
    <w:rsid w:val="001F78FE"/>
    <w:rsid w:val="001F7D95"/>
    <w:rsid w:val="00200595"/>
    <w:rsid w:val="0020073D"/>
    <w:rsid w:val="0020170E"/>
    <w:rsid w:val="00202618"/>
    <w:rsid w:val="002026E3"/>
    <w:rsid w:val="00202952"/>
    <w:rsid w:val="00203134"/>
    <w:rsid w:val="002035A0"/>
    <w:rsid w:val="00203769"/>
    <w:rsid w:val="00203EBE"/>
    <w:rsid w:val="00204804"/>
    <w:rsid w:val="002049F3"/>
    <w:rsid w:val="00204E3F"/>
    <w:rsid w:val="00204F98"/>
    <w:rsid w:val="00205BC6"/>
    <w:rsid w:val="002060B9"/>
    <w:rsid w:val="0020612A"/>
    <w:rsid w:val="002063C1"/>
    <w:rsid w:val="00206F3A"/>
    <w:rsid w:val="002072BE"/>
    <w:rsid w:val="00207C24"/>
    <w:rsid w:val="00207C95"/>
    <w:rsid w:val="00210122"/>
    <w:rsid w:val="002105B1"/>
    <w:rsid w:val="0021093C"/>
    <w:rsid w:val="002117CB"/>
    <w:rsid w:val="00211FD7"/>
    <w:rsid w:val="0021279E"/>
    <w:rsid w:val="00212E83"/>
    <w:rsid w:val="00214C0A"/>
    <w:rsid w:val="00214CE7"/>
    <w:rsid w:val="00214FC8"/>
    <w:rsid w:val="00216234"/>
    <w:rsid w:val="0021697A"/>
    <w:rsid w:val="002171A8"/>
    <w:rsid w:val="0021758B"/>
    <w:rsid w:val="00217A41"/>
    <w:rsid w:val="00217BE5"/>
    <w:rsid w:val="002211D6"/>
    <w:rsid w:val="002211DA"/>
    <w:rsid w:val="0022142A"/>
    <w:rsid w:val="00221B9C"/>
    <w:rsid w:val="00222196"/>
    <w:rsid w:val="002231A8"/>
    <w:rsid w:val="00223283"/>
    <w:rsid w:val="002232C5"/>
    <w:rsid w:val="0022395A"/>
    <w:rsid w:val="00224F34"/>
    <w:rsid w:val="002253CC"/>
    <w:rsid w:val="00225B3B"/>
    <w:rsid w:val="002269DF"/>
    <w:rsid w:val="002309B4"/>
    <w:rsid w:val="002309CF"/>
    <w:rsid w:val="00231D10"/>
    <w:rsid w:val="00232136"/>
    <w:rsid w:val="0023265E"/>
    <w:rsid w:val="00233809"/>
    <w:rsid w:val="00233D77"/>
    <w:rsid w:val="00233D9A"/>
    <w:rsid w:val="0023443D"/>
    <w:rsid w:val="002344AA"/>
    <w:rsid w:val="0023517D"/>
    <w:rsid w:val="0023518E"/>
    <w:rsid w:val="002355F6"/>
    <w:rsid w:val="00235C37"/>
    <w:rsid w:val="00236128"/>
    <w:rsid w:val="0023637A"/>
    <w:rsid w:val="0023747B"/>
    <w:rsid w:val="00237628"/>
    <w:rsid w:val="00237B63"/>
    <w:rsid w:val="002401AC"/>
    <w:rsid w:val="0024023B"/>
    <w:rsid w:val="0024114E"/>
    <w:rsid w:val="002411B5"/>
    <w:rsid w:val="002418BB"/>
    <w:rsid w:val="002419BC"/>
    <w:rsid w:val="00241C6C"/>
    <w:rsid w:val="002433BA"/>
    <w:rsid w:val="00243FFD"/>
    <w:rsid w:val="002444A9"/>
    <w:rsid w:val="0024455B"/>
    <w:rsid w:val="00244767"/>
    <w:rsid w:val="002450C4"/>
    <w:rsid w:val="002458DC"/>
    <w:rsid w:val="00246924"/>
    <w:rsid w:val="0024707E"/>
    <w:rsid w:val="002501EA"/>
    <w:rsid w:val="00251034"/>
    <w:rsid w:val="00251043"/>
    <w:rsid w:val="00251191"/>
    <w:rsid w:val="0025202B"/>
    <w:rsid w:val="002524E1"/>
    <w:rsid w:val="002528B6"/>
    <w:rsid w:val="0025291C"/>
    <w:rsid w:val="0025339E"/>
    <w:rsid w:val="00253689"/>
    <w:rsid w:val="00253A65"/>
    <w:rsid w:val="00253FC6"/>
    <w:rsid w:val="00254E8D"/>
    <w:rsid w:val="00255098"/>
    <w:rsid w:val="0025550A"/>
    <w:rsid w:val="00256BED"/>
    <w:rsid w:val="00257415"/>
    <w:rsid w:val="00260796"/>
    <w:rsid w:val="00260B0E"/>
    <w:rsid w:val="002611AE"/>
    <w:rsid w:val="00262C41"/>
    <w:rsid w:val="0026393A"/>
    <w:rsid w:val="00263CB7"/>
    <w:rsid w:val="00264623"/>
    <w:rsid w:val="00264DA8"/>
    <w:rsid w:val="002654ED"/>
    <w:rsid w:val="00266711"/>
    <w:rsid w:val="00266BD0"/>
    <w:rsid w:val="00267696"/>
    <w:rsid w:val="002676F4"/>
    <w:rsid w:val="00267A6C"/>
    <w:rsid w:val="00270C43"/>
    <w:rsid w:val="002713FC"/>
    <w:rsid w:val="00271D98"/>
    <w:rsid w:val="00271F5F"/>
    <w:rsid w:val="0027227D"/>
    <w:rsid w:val="002722E0"/>
    <w:rsid w:val="00272EE1"/>
    <w:rsid w:val="0027346B"/>
    <w:rsid w:val="0027349F"/>
    <w:rsid w:val="00273892"/>
    <w:rsid w:val="00273C84"/>
    <w:rsid w:val="00273FC2"/>
    <w:rsid w:val="002742B8"/>
    <w:rsid w:val="002742CC"/>
    <w:rsid w:val="00275BDA"/>
    <w:rsid w:val="002761CE"/>
    <w:rsid w:val="00277BD2"/>
    <w:rsid w:val="00277EAE"/>
    <w:rsid w:val="0028048E"/>
    <w:rsid w:val="002809A6"/>
    <w:rsid w:val="00281E14"/>
    <w:rsid w:val="00281E34"/>
    <w:rsid w:val="002821B7"/>
    <w:rsid w:val="002828F6"/>
    <w:rsid w:val="00282B54"/>
    <w:rsid w:val="00283528"/>
    <w:rsid w:val="00283CA0"/>
    <w:rsid w:val="00283EFE"/>
    <w:rsid w:val="0028412C"/>
    <w:rsid w:val="00284C48"/>
    <w:rsid w:val="0028565F"/>
    <w:rsid w:val="00286BED"/>
    <w:rsid w:val="00287450"/>
    <w:rsid w:val="00287D25"/>
    <w:rsid w:val="00291763"/>
    <w:rsid w:val="00292067"/>
    <w:rsid w:val="0029265A"/>
    <w:rsid w:val="002934CB"/>
    <w:rsid w:val="002941A3"/>
    <w:rsid w:val="002941FF"/>
    <w:rsid w:val="002943B7"/>
    <w:rsid w:val="0029466C"/>
    <w:rsid w:val="00294802"/>
    <w:rsid w:val="00294BB7"/>
    <w:rsid w:val="0029540A"/>
    <w:rsid w:val="0029571C"/>
    <w:rsid w:val="002958F1"/>
    <w:rsid w:val="00295BC4"/>
    <w:rsid w:val="002974FC"/>
    <w:rsid w:val="002A0C3F"/>
    <w:rsid w:val="002A1390"/>
    <w:rsid w:val="002A1D10"/>
    <w:rsid w:val="002A2260"/>
    <w:rsid w:val="002A3473"/>
    <w:rsid w:val="002A3680"/>
    <w:rsid w:val="002A3A68"/>
    <w:rsid w:val="002A43E1"/>
    <w:rsid w:val="002A4584"/>
    <w:rsid w:val="002A5595"/>
    <w:rsid w:val="002A64C8"/>
    <w:rsid w:val="002A6E77"/>
    <w:rsid w:val="002A7FE4"/>
    <w:rsid w:val="002B00A0"/>
    <w:rsid w:val="002B0487"/>
    <w:rsid w:val="002B0E5B"/>
    <w:rsid w:val="002B16EA"/>
    <w:rsid w:val="002B1EE7"/>
    <w:rsid w:val="002B2858"/>
    <w:rsid w:val="002B2B34"/>
    <w:rsid w:val="002B3136"/>
    <w:rsid w:val="002B3245"/>
    <w:rsid w:val="002B3332"/>
    <w:rsid w:val="002B335C"/>
    <w:rsid w:val="002B3C92"/>
    <w:rsid w:val="002B3FB3"/>
    <w:rsid w:val="002B4090"/>
    <w:rsid w:val="002B485A"/>
    <w:rsid w:val="002B4E91"/>
    <w:rsid w:val="002B5D4E"/>
    <w:rsid w:val="002B6DED"/>
    <w:rsid w:val="002B71C2"/>
    <w:rsid w:val="002B74FA"/>
    <w:rsid w:val="002B7B55"/>
    <w:rsid w:val="002C09EB"/>
    <w:rsid w:val="002C15E4"/>
    <w:rsid w:val="002C1B13"/>
    <w:rsid w:val="002C1C7F"/>
    <w:rsid w:val="002C21D8"/>
    <w:rsid w:val="002C26FD"/>
    <w:rsid w:val="002C2CF2"/>
    <w:rsid w:val="002C2D0C"/>
    <w:rsid w:val="002C349D"/>
    <w:rsid w:val="002C3D96"/>
    <w:rsid w:val="002C4235"/>
    <w:rsid w:val="002C447A"/>
    <w:rsid w:val="002C4711"/>
    <w:rsid w:val="002C4DE8"/>
    <w:rsid w:val="002C4F96"/>
    <w:rsid w:val="002C6CBF"/>
    <w:rsid w:val="002C6E70"/>
    <w:rsid w:val="002C6F26"/>
    <w:rsid w:val="002C73E4"/>
    <w:rsid w:val="002C7AC3"/>
    <w:rsid w:val="002D0E81"/>
    <w:rsid w:val="002D12EB"/>
    <w:rsid w:val="002D14AA"/>
    <w:rsid w:val="002D1586"/>
    <w:rsid w:val="002D1660"/>
    <w:rsid w:val="002D1BB7"/>
    <w:rsid w:val="002D2107"/>
    <w:rsid w:val="002D24BD"/>
    <w:rsid w:val="002D3EF4"/>
    <w:rsid w:val="002D5420"/>
    <w:rsid w:val="002D5B74"/>
    <w:rsid w:val="002D5E56"/>
    <w:rsid w:val="002D64CB"/>
    <w:rsid w:val="002D6C5B"/>
    <w:rsid w:val="002D7641"/>
    <w:rsid w:val="002E040E"/>
    <w:rsid w:val="002E25EC"/>
    <w:rsid w:val="002E2767"/>
    <w:rsid w:val="002E2D74"/>
    <w:rsid w:val="002E3BBD"/>
    <w:rsid w:val="002E4AC5"/>
    <w:rsid w:val="002E6645"/>
    <w:rsid w:val="002E666D"/>
    <w:rsid w:val="002E6AB6"/>
    <w:rsid w:val="002E6BDD"/>
    <w:rsid w:val="002E7173"/>
    <w:rsid w:val="002E7623"/>
    <w:rsid w:val="002E78C4"/>
    <w:rsid w:val="002E7A5F"/>
    <w:rsid w:val="002F056C"/>
    <w:rsid w:val="002F148F"/>
    <w:rsid w:val="002F1B4D"/>
    <w:rsid w:val="002F232E"/>
    <w:rsid w:val="002F2FF1"/>
    <w:rsid w:val="002F3AFA"/>
    <w:rsid w:val="002F3D49"/>
    <w:rsid w:val="002F5F42"/>
    <w:rsid w:val="002F6473"/>
    <w:rsid w:val="002F66FD"/>
    <w:rsid w:val="002F7240"/>
    <w:rsid w:val="002F7603"/>
    <w:rsid w:val="002F7B21"/>
    <w:rsid w:val="002F7BF1"/>
    <w:rsid w:val="003004CC"/>
    <w:rsid w:val="003011AD"/>
    <w:rsid w:val="003018F8"/>
    <w:rsid w:val="00301E20"/>
    <w:rsid w:val="0030285D"/>
    <w:rsid w:val="00304060"/>
    <w:rsid w:val="003050E7"/>
    <w:rsid w:val="0030580D"/>
    <w:rsid w:val="00305C84"/>
    <w:rsid w:val="00306B87"/>
    <w:rsid w:val="003074EB"/>
    <w:rsid w:val="0030796C"/>
    <w:rsid w:val="00307A58"/>
    <w:rsid w:val="00310538"/>
    <w:rsid w:val="0031067D"/>
    <w:rsid w:val="00310CAD"/>
    <w:rsid w:val="003117C9"/>
    <w:rsid w:val="00311CDF"/>
    <w:rsid w:val="00312E69"/>
    <w:rsid w:val="00313068"/>
    <w:rsid w:val="00313A4E"/>
    <w:rsid w:val="00315040"/>
    <w:rsid w:val="00315A3E"/>
    <w:rsid w:val="00315E62"/>
    <w:rsid w:val="00316185"/>
    <w:rsid w:val="00316D77"/>
    <w:rsid w:val="00316F66"/>
    <w:rsid w:val="003206F5"/>
    <w:rsid w:val="003211CF"/>
    <w:rsid w:val="00321396"/>
    <w:rsid w:val="003214E4"/>
    <w:rsid w:val="003216F4"/>
    <w:rsid w:val="00321ED3"/>
    <w:rsid w:val="00324B7C"/>
    <w:rsid w:val="003258D0"/>
    <w:rsid w:val="003259E0"/>
    <w:rsid w:val="00325A0C"/>
    <w:rsid w:val="00325C76"/>
    <w:rsid w:val="0032641E"/>
    <w:rsid w:val="00326917"/>
    <w:rsid w:val="00326BB9"/>
    <w:rsid w:val="0032765F"/>
    <w:rsid w:val="0033064F"/>
    <w:rsid w:val="003308EC"/>
    <w:rsid w:val="003319B4"/>
    <w:rsid w:val="003329D5"/>
    <w:rsid w:val="00332DFA"/>
    <w:rsid w:val="00332E1D"/>
    <w:rsid w:val="003338ED"/>
    <w:rsid w:val="00333A70"/>
    <w:rsid w:val="003341CA"/>
    <w:rsid w:val="003345DC"/>
    <w:rsid w:val="003353AA"/>
    <w:rsid w:val="003354EE"/>
    <w:rsid w:val="00335DD0"/>
    <w:rsid w:val="00336858"/>
    <w:rsid w:val="0033736C"/>
    <w:rsid w:val="0034045F"/>
    <w:rsid w:val="0034148E"/>
    <w:rsid w:val="00341E48"/>
    <w:rsid w:val="00341F0A"/>
    <w:rsid w:val="00342EA0"/>
    <w:rsid w:val="003434CD"/>
    <w:rsid w:val="00343BF1"/>
    <w:rsid w:val="00345328"/>
    <w:rsid w:val="00346645"/>
    <w:rsid w:val="00347129"/>
    <w:rsid w:val="003474DB"/>
    <w:rsid w:val="00347EE3"/>
    <w:rsid w:val="0035028E"/>
    <w:rsid w:val="003503B7"/>
    <w:rsid w:val="003522DC"/>
    <w:rsid w:val="00352660"/>
    <w:rsid w:val="003529E4"/>
    <w:rsid w:val="003540F3"/>
    <w:rsid w:val="003543A5"/>
    <w:rsid w:val="003546A9"/>
    <w:rsid w:val="003546F4"/>
    <w:rsid w:val="003554BB"/>
    <w:rsid w:val="00355A1F"/>
    <w:rsid w:val="00355D8C"/>
    <w:rsid w:val="00356D1E"/>
    <w:rsid w:val="00360558"/>
    <w:rsid w:val="003612FF"/>
    <w:rsid w:val="003613E6"/>
    <w:rsid w:val="0036158B"/>
    <w:rsid w:val="00361B1B"/>
    <w:rsid w:val="00361E6F"/>
    <w:rsid w:val="0036207E"/>
    <w:rsid w:val="00362426"/>
    <w:rsid w:val="00362583"/>
    <w:rsid w:val="003626F2"/>
    <w:rsid w:val="00362F04"/>
    <w:rsid w:val="00363327"/>
    <w:rsid w:val="00363479"/>
    <w:rsid w:val="00364139"/>
    <w:rsid w:val="0036429A"/>
    <w:rsid w:val="00365280"/>
    <w:rsid w:val="003656C2"/>
    <w:rsid w:val="003661E5"/>
    <w:rsid w:val="00366ADE"/>
    <w:rsid w:val="00366CA2"/>
    <w:rsid w:val="00366DD0"/>
    <w:rsid w:val="00366E3A"/>
    <w:rsid w:val="0036719E"/>
    <w:rsid w:val="00367BFD"/>
    <w:rsid w:val="003700E7"/>
    <w:rsid w:val="00370289"/>
    <w:rsid w:val="003705A8"/>
    <w:rsid w:val="0037157E"/>
    <w:rsid w:val="00372CD1"/>
    <w:rsid w:val="00373DE0"/>
    <w:rsid w:val="00373F53"/>
    <w:rsid w:val="00374A58"/>
    <w:rsid w:val="00374D84"/>
    <w:rsid w:val="00375209"/>
    <w:rsid w:val="003755BC"/>
    <w:rsid w:val="0037563A"/>
    <w:rsid w:val="00375E39"/>
    <w:rsid w:val="00376CA9"/>
    <w:rsid w:val="00376FE8"/>
    <w:rsid w:val="00377AC7"/>
    <w:rsid w:val="00380CD3"/>
    <w:rsid w:val="00380D2E"/>
    <w:rsid w:val="003811D7"/>
    <w:rsid w:val="003812BD"/>
    <w:rsid w:val="00381BC3"/>
    <w:rsid w:val="003820E7"/>
    <w:rsid w:val="00383BDB"/>
    <w:rsid w:val="00383D97"/>
    <w:rsid w:val="00383FB7"/>
    <w:rsid w:val="0038410C"/>
    <w:rsid w:val="00384FFB"/>
    <w:rsid w:val="003856DC"/>
    <w:rsid w:val="0038774C"/>
    <w:rsid w:val="00391286"/>
    <w:rsid w:val="003919AA"/>
    <w:rsid w:val="00391CE7"/>
    <w:rsid w:val="00391EB0"/>
    <w:rsid w:val="00392262"/>
    <w:rsid w:val="00392D7E"/>
    <w:rsid w:val="00393E28"/>
    <w:rsid w:val="0039414F"/>
    <w:rsid w:val="003942B3"/>
    <w:rsid w:val="00394D6D"/>
    <w:rsid w:val="00394F16"/>
    <w:rsid w:val="003956A1"/>
    <w:rsid w:val="0039583B"/>
    <w:rsid w:val="00395AED"/>
    <w:rsid w:val="00395EEB"/>
    <w:rsid w:val="0039608E"/>
    <w:rsid w:val="00396101"/>
    <w:rsid w:val="003961AA"/>
    <w:rsid w:val="00396352"/>
    <w:rsid w:val="00396AB2"/>
    <w:rsid w:val="0039710C"/>
    <w:rsid w:val="0039750B"/>
    <w:rsid w:val="003A0447"/>
    <w:rsid w:val="003A1084"/>
    <w:rsid w:val="003A2042"/>
    <w:rsid w:val="003A2070"/>
    <w:rsid w:val="003A20F1"/>
    <w:rsid w:val="003A25AE"/>
    <w:rsid w:val="003A32C7"/>
    <w:rsid w:val="003A3DE2"/>
    <w:rsid w:val="003A6B9B"/>
    <w:rsid w:val="003A70E2"/>
    <w:rsid w:val="003A738C"/>
    <w:rsid w:val="003A7890"/>
    <w:rsid w:val="003A7C79"/>
    <w:rsid w:val="003A7FD3"/>
    <w:rsid w:val="003B0E33"/>
    <w:rsid w:val="003B119D"/>
    <w:rsid w:val="003B16AF"/>
    <w:rsid w:val="003B1D1F"/>
    <w:rsid w:val="003B2BF3"/>
    <w:rsid w:val="003B37EC"/>
    <w:rsid w:val="003B3912"/>
    <w:rsid w:val="003B5392"/>
    <w:rsid w:val="003B53FA"/>
    <w:rsid w:val="003B5818"/>
    <w:rsid w:val="003B5928"/>
    <w:rsid w:val="003B5CF1"/>
    <w:rsid w:val="003B6C1D"/>
    <w:rsid w:val="003B6CC4"/>
    <w:rsid w:val="003B7152"/>
    <w:rsid w:val="003B778B"/>
    <w:rsid w:val="003B7BCC"/>
    <w:rsid w:val="003B7FF7"/>
    <w:rsid w:val="003C0663"/>
    <w:rsid w:val="003C0D31"/>
    <w:rsid w:val="003C1ED8"/>
    <w:rsid w:val="003C2026"/>
    <w:rsid w:val="003C29FA"/>
    <w:rsid w:val="003C2D07"/>
    <w:rsid w:val="003C309A"/>
    <w:rsid w:val="003C31BC"/>
    <w:rsid w:val="003C4009"/>
    <w:rsid w:val="003C4102"/>
    <w:rsid w:val="003C5C84"/>
    <w:rsid w:val="003C62F4"/>
    <w:rsid w:val="003D04C2"/>
    <w:rsid w:val="003D09E0"/>
    <w:rsid w:val="003D198C"/>
    <w:rsid w:val="003D314E"/>
    <w:rsid w:val="003D323A"/>
    <w:rsid w:val="003D332B"/>
    <w:rsid w:val="003D3916"/>
    <w:rsid w:val="003D4097"/>
    <w:rsid w:val="003D496C"/>
    <w:rsid w:val="003D4C1D"/>
    <w:rsid w:val="003D5389"/>
    <w:rsid w:val="003D55F3"/>
    <w:rsid w:val="003D56A6"/>
    <w:rsid w:val="003D5CAE"/>
    <w:rsid w:val="003D7392"/>
    <w:rsid w:val="003D7860"/>
    <w:rsid w:val="003E06FE"/>
    <w:rsid w:val="003E0759"/>
    <w:rsid w:val="003E0D6A"/>
    <w:rsid w:val="003E0E36"/>
    <w:rsid w:val="003E12EB"/>
    <w:rsid w:val="003E2612"/>
    <w:rsid w:val="003E26C8"/>
    <w:rsid w:val="003E36B4"/>
    <w:rsid w:val="003E3E36"/>
    <w:rsid w:val="003E46EC"/>
    <w:rsid w:val="003E4B9F"/>
    <w:rsid w:val="003E4F93"/>
    <w:rsid w:val="003E55F0"/>
    <w:rsid w:val="003E61EB"/>
    <w:rsid w:val="003E634D"/>
    <w:rsid w:val="003E636B"/>
    <w:rsid w:val="003E73DF"/>
    <w:rsid w:val="003E74C5"/>
    <w:rsid w:val="003E754E"/>
    <w:rsid w:val="003E7663"/>
    <w:rsid w:val="003E7D34"/>
    <w:rsid w:val="003E7D3E"/>
    <w:rsid w:val="003F0995"/>
    <w:rsid w:val="003F0A35"/>
    <w:rsid w:val="003F0D04"/>
    <w:rsid w:val="003F18F4"/>
    <w:rsid w:val="003F265F"/>
    <w:rsid w:val="003F2AAD"/>
    <w:rsid w:val="003F2B03"/>
    <w:rsid w:val="003F332B"/>
    <w:rsid w:val="003F3F8A"/>
    <w:rsid w:val="003F4FBE"/>
    <w:rsid w:val="003F5557"/>
    <w:rsid w:val="003F5566"/>
    <w:rsid w:val="003F56BD"/>
    <w:rsid w:val="003F5835"/>
    <w:rsid w:val="003F5D22"/>
    <w:rsid w:val="003F630D"/>
    <w:rsid w:val="003F73BB"/>
    <w:rsid w:val="003F7409"/>
    <w:rsid w:val="003F7C33"/>
    <w:rsid w:val="003F7EF5"/>
    <w:rsid w:val="004002F0"/>
    <w:rsid w:val="00400686"/>
    <w:rsid w:val="00400871"/>
    <w:rsid w:val="00400B33"/>
    <w:rsid w:val="00400DAB"/>
    <w:rsid w:val="00401D67"/>
    <w:rsid w:val="00401E7B"/>
    <w:rsid w:val="00401F77"/>
    <w:rsid w:val="00402B9A"/>
    <w:rsid w:val="00403180"/>
    <w:rsid w:val="004036BD"/>
    <w:rsid w:val="004047EA"/>
    <w:rsid w:val="0040526D"/>
    <w:rsid w:val="00405752"/>
    <w:rsid w:val="0040665C"/>
    <w:rsid w:val="00406FDF"/>
    <w:rsid w:val="004074A4"/>
    <w:rsid w:val="004078AF"/>
    <w:rsid w:val="00407DFE"/>
    <w:rsid w:val="00410489"/>
    <w:rsid w:val="00410BFF"/>
    <w:rsid w:val="00410E2C"/>
    <w:rsid w:val="004114CE"/>
    <w:rsid w:val="00411692"/>
    <w:rsid w:val="00412337"/>
    <w:rsid w:val="00413AA0"/>
    <w:rsid w:val="0041452B"/>
    <w:rsid w:val="0041482E"/>
    <w:rsid w:val="00414B9D"/>
    <w:rsid w:val="00415199"/>
    <w:rsid w:val="00415DF6"/>
    <w:rsid w:val="004161AA"/>
    <w:rsid w:val="00416738"/>
    <w:rsid w:val="00420253"/>
    <w:rsid w:val="004202B5"/>
    <w:rsid w:val="00420553"/>
    <w:rsid w:val="00420785"/>
    <w:rsid w:val="00420E7E"/>
    <w:rsid w:val="00420FB6"/>
    <w:rsid w:val="004214E9"/>
    <w:rsid w:val="00421C63"/>
    <w:rsid w:val="004221ED"/>
    <w:rsid w:val="00422302"/>
    <w:rsid w:val="0042233F"/>
    <w:rsid w:val="0042373C"/>
    <w:rsid w:val="004237B0"/>
    <w:rsid w:val="00423C73"/>
    <w:rsid w:val="004247AB"/>
    <w:rsid w:val="00424D54"/>
    <w:rsid w:val="00424DE6"/>
    <w:rsid w:val="0042514D"/>
    <w:rsid w:val="00425616"/>
    <w:rsid w:val="004259EC"/>
    <w:rsid w:val="00425ABC"/>
    <w:rsid w:val="00425B96"/>
    <w:rsid w:val="004260DF"/>
    <w:rsid w:val="004260EF"/>
    <w:rsid w:val="0042707B"/>
    <w:rsid w:val="00427943"/>
    <w:rsid w:val="004302BC"/>
    <w:rsid w:val="00431F1E"/>
    <w:rsid w:val="00432497"/>
    <w:rsid w:val="00432527"/>
    <w:rsid w:val="00432BEA"/>
    <w:rsid w:val="00432BEF"/>
    <w:rsid w:val="0043345E"/>
    <w:rsid w:val="00434429"/>
    <w:rsid w:val="00435472"/>
    <w:rsid w:val="00435517"/>
    <w:rsid w:val="00435D55"/>
    <w:rsid w:val="004365A4"/>
    <w:rsid w:val="0043671D"/>
    <w:rsid w:val="00436E5F"/>
    <w:rsid w:val="00437CB4"/>
    <w:rsid w:val="00441261"/>
    <w:rsid w:val="0044305B"/>
    <w:rsid w:val="004443B4"/>
    <w:rsid w:val="004444A6"/>
    <w:rsid w:val="004446E9"/>
    <w:rsid w:val="00446448"/>
    <w:rsid w:val="004467FA"/>
    <w:rsid w:val="004479AD"/>
    <w:rsid w:val="00447D3A"/>
    <w:rsid w:val="00450AB0"/>
    <w:rsid w:val="00452304"/>
    <w:rsid w:val="0045235A"/>
    <w:rsid w:val="0045240F"/>
    <w:rsid w:val="00453BE6"/>
    <w:rsid w:val="0045425C"/>
    <w:rsid w:val="004551A1"/>
    <w:rsid w:val="00455CAF"/>
    <w:rsid w:val="00455D58"/>
    <w:rsid w:val="00456D6B"/>
    <w:rsid w:val="00456F77"/>
    <w:rsid w:val="004571E1"/>
    <w:rsid w:val="004602D4"/>
    <w:rsid w:val="004603C0"/>
    <w:rsid w:val="004609E4"/>
    <w:rsid w:val="00460F45"/>
    <w:rsid w:val="0046189C"/>
    <w:rsid w:val="00461E72"/>
    <w:rsid w:val="00462331"/>
    <w:rsid w:val="00462CC6"/>
    <w:rsid w:val="0046312E"/>
    <w:rsid w:val="00463FDC"/>
    <w:rsid w:val="00465592"/>
    <w:rsid w:val="00466AC9"/>
    <w:rsid w:val="00467219"/>
    <w:rsid w:val="004678A1"/>
    <w:rsid w:val="004678A4"/>
    <w:rsid w:val="00470159"/>
    <w:rsid w:val="00470F04"/>
    <w:rsid w:val="004719A6"/>
    <w:rsid w:val="004719FC"/>
    <w:rsid w:val="004723B9"/>
    <w:rsid w:val="004725C5"/>
    <w:rsid w:val="0047350E"/>
    <w:rsid w:val="00473E2D"/>
    <w:rsid w:val="00474EAF"/>
    <w:rsid w:val="00474F95"/>
    <w:rsid w:val="0047527B"/>
    <w:rsid w:val="004768ED"/>
    <w:rsid w:val="00476B6C"/>
    <w:rsid w:val="00476D73"/>
    <w:rsid w:val="00476DD8"/>
    <w:rsid w:val="00481625"/>
    <w:rsid w:val="00481751"/>
    <w:rsid w:val="004821F7"/>
    <w:rsid w:val="0048247F"/>
    <w:rsid w:val="00482FA8"/>
    <w:rsid w:val="0048343E"/>
    <w:rsid w:val="00484069"/>
    <w:rsid w:val="00484458"/>
    <w:rsid w:val="00485514"/>
    <w:rsid w:val="00487751"/>
    <w:rsid w:val="00487A9D"/>
    <w:rsid w:val="00487EFD"/>
    <w:rsid w:val="004901FE"/>
    <w:rsid w:val="0049077C"/>
    <w:rsid w:val="004911D0"/>
    <w:rsid w:val="00491327"/>
    <w:rsid w:val="0049196D"/>
    <w:rsid w:val="00492846"/>
    <w:rsid w:val="004928E4"/>
    <w:rsid w:val="00493510"/>
    <w:rsid w:val="004943C0"/>
    <w:rsid w:val="00494B34"/>
    <w:rsid w:val="004962CB"/>
    <w:rsid w:val="00496A0D"/>
    <w:rsid w:val="00496F32"/>
    <w:rsid w:val="0049737C"/>
    <w:rsid w:val="00497550"/>
    <w:rsid w:val="00497C4F"/>
    <w:rsid w:val="004A0061"/>
    <w:rsid w:val="004A197D"/>
    <w:rsid w:val="004A1BAA"/>
    <w:rsid w:val="004A1E49"/>
    <w:rsid w:val="004A2A3E"/>
    <w:rsid w:val="004A35B5"/>
    <w:rsid w:val="004A3ADC"/>
    <w:rsid w:val="004A3AFC"/>
    <w:rsid w:val="004A41D4"/>
    <w:rsid w:val="004A4371"/>
    <w:rsid w:val="004A4386"/>
    <w:rsid w:val="004A4559"/>
    <w:rsid w:val="004A4977"/>
    <w:rsid w:val="004A6536"/>
    <w:rsid w:val="004A764A"/>
    <w:rsid w:val="004A77E8"/>
    <w:rsid w:val="004B04B5"/>
    <w:rsid w:val="004B069C"/>
    <w:rsid w:val="004B0E70"/>
    <w:rsid w:val="004B481D"/>
    <w:rsid w:val="004B4916"/>
    <w:rsid w:val="004B4C48"/>
    <w:rsid w:val="004B4F23"/>
    <w:rsid w:val="004B523E"/>
    <w:rsid w:val="004B54A7"/>
    <w:rsid w:val="004B557F"/>
    <w:rsid w:val="004B5716"/>
    <w:rsid w:val="004B5DCB"/>
    <w:rsid w:val="004B6373"/>
    <w:rsid w:val="004B69AA"/>
    <w:rsid w:val="004B6A34"/>
    <w:rsid w:val="004B6DE1"/>
    <w:rsid w:val="004B717F"/>
    <w:rsid w:val="004B762E"/>
    <w:rsid w:val="004B76DC"/>
    <w:rsid w:val="004C17F2"/>
    <w:rsid w:val="004C25FB"/>
    <w:rsid w:val="004C2907"/>
    <w:rsid w:val="004C2FEC"/>
    <w:rsid w:val="004C3217"/>
    <w:rsid w:val="004C3941"/>
    <w:rsid w:val="004C3F07"/>
    <w:rsid w:val="004C4DE5"/>
    <w:rsid w:val="004C4EAB"/>
    <w:rsid w:val="004C57FA"/>
    <w:rsid w:val="004C59F1"/>
    <w:rsid w:val="004C5C62"/>
    <w:rsid w:val="004C5D5D"/>
    <w:rsid w:val="004C6199"/>
    <w:rsid w:val="004C6D22"/>
    <w:rsid w:val="004C6F8E"/>
    <w:rsid w:val="004C6FDE"/>
    <w:rsid w:val="004C7268"/>
    <w:rsid w:val="004C7CDE"/>
    <w:rsid w:val="004C7EA9"/>
    <w:rsid w:val="004D06C2"/>
    <w:rsid w:val="004D081D"/>
    <w:rsid w:val="004D0D37"/>
    <w:rsid w:val="004D1154"/>
    <w:rsid w:val="004D19D9"/>
    <w:rsid w:val="004D2165"/>
    <w:rsid w:val="004D274C"/>
    <w:rsid w:val="004D3A9A"/>
    <w:rsid w:val="004D4A0E"/>
    <w:rsid w:val="004D4F8F"/>
    <w:rsid w:val="004D5B77"/>
    <w:rsid w:val="004D5FB9"/>
    <w:rsid w:val="004D60EF"/>
    <w:rsid w:val="004D625B"/>
    <w:rsid w:val="004D7274"/>
    <w:rsid w:val="004D7304"/>
    <w:rsid w:val="004D75CC"/>
    <w:rsid w:val="004D79BF"/>
    <w:rsid w:val="004D7E06"/>
    <w:rsid w:val="004E05E1"/>
    <w:rsid w:val="004E0A1D"/>
    <w:rsid w:val="004E0AC8"/>
    <w:rsid w:val="004E16C4"/>
    <w:rsid w:val="004E1A39"/>
    <w:rsid w:val="004E1D3B"/>
    <w:rsid w:val="004E227B"/>
    <w:rsid w:val="004E2374"/>
    <w:rsid w:val="004E255B"/>
    <w:rsid w:val="004E2C41"/>
    <w:rsid w:val="004E3E99"/>
    <w:rsid w:val="004E3F7C"/>
    <w:rsid w:val="004E4541"/>
    <w:rsid w:val="004E46E4"/>
    <w:rsid w:val="004E4AA4"/>
    <w:rsid w:val="004E6984"/>
    <w:rsid w:val="004E75C7"/>
    <w:rsid w:val="004F056B"/>
    <w:rsid w:val="004F05AB"/>
    <w:rsid w:val="004F070C"/>
    <w:rsid w:val="004F2C24"/>
    <w:rsid w:val="004F318E"/>
    <w:rsid w:val="004F50D9"/>
    <w:rsid w:val="004F5D54"/>
    <w:rsid w:val="004F66AD"/>
    <w:rsid w:val="00500E51"/>
    <w:rsid w:val="00500FBC"/>
    <w:rsid w:val="00501960"/>
    <w:rsid w:val="00501A0B"/>
    <w:rsid w:val="00501F7F"/>
    <w:rsid w:val="00502159"/>
    <w:rsid w:val="00502167"/>
    <w:rsid w:val="005029B0"/>
    <w:rsid w:val="00503182"/>
    <w:rsid w:val="00503A88"/>
    <w:rsid w:val="00504146"/>
    <w:rsid w:val="00504261"/>
    <w:rsid w:val="00504D2C"/>
    <w:rsid w:val="00504FF7"/>
    <w:rsid w:val="005050D6"/>
    <w:rsid w:val="00505482"/>
    <w:rsid w:val="00505604"/>
    <w:rsid w:val="00505C96"/>
    <w:rsid w:val="00507236"/>
    <w:rsid w:val="005076AE"/>
    <w:rsid w:val="005077EF"/>
    <w:rsid w:val="00507A4C"/>
    <w:rsid w:val="00507A50"/>
    <w:rsid w:val="00507EA2"/>
    <w:rsid w:val="005106AA"/>
    <w:rsid w:val="0051193A"/>
    <w:rsid w:val="00512213"/>
    <w:rsid w:val="00512544"/>
    <w:rsid w:val="005125BB"/>
    <w:rsid w:val="00512958"/>
    <w:rsid w:val="0051327B"/>
    <w:rsid w:val="00513502"/>
    <w:rsid w:val="00513974"/>
    <w:rsid w:val="00515476"/>
    <w:rsid w:val="0051551F"/>
    <w:rsid w:val="0051594F"/>
    <w:rsid w:val="0051649B"/>
    <w:rsid w:val="00516E8A"/>
    <w:rsid w:val="0051766E"/>
    <w:rsid w:val="005204BF"/>
    <w:rsid w:val="0052165A"/>
    <w:rsid w:val="00522702"/>
    <w:rsid w:val="00522EFC"/>
    <w:rsid w:val="00523015"/>
    <w:rsid w:val="0052328A"/>
    <w:rsid w:val="00523484"/>
    <w:rsid w:val="005245CF"/>
    <w:rsid w:val="005246B6"/>
    <w:rsid w:val="00525216"/>
    <w:rsid w:val="00525297"/>
    <w:rsid w:val="00525558"/>
    <w:rsid w:val="005258BF"/>
    <w:rsid w:val="0052596E"/>
    <w:rsid w:val="00525C3B"/>
    <w:rsid w:val="00525DC8"/>
    <w:rsid w:val="0052618E"/>
    <w:rsid w:val="0052696D"/>
    <w:rsid w:val="00527019"/>
    <w:rsid w:val="00527A86"/>
    <w:rsid w:val="00527B32"/>
    <w:rsid w:val="00531076"/>
    <w:rsid w:val="0053112C"/>
    <w:rsid w:val="005318C9"/>
    <w:rsid w:val="00531FD7"/>
    <w:rsid w:val="0053217E"/>
    <w:rsid w:val="005323B4"/>
    <w:rsid w:val="00532CAD"/>
    <w:rsid w:val="00532CD2"/>
    <w:rsid w:val="005334E3"/>
    <w:rsid w:val="00533F55"/>
    <w:rsid w:val="005345F8"/>
    <w:rsid w:val="0053570A"/>
    <w:rsid w:val="00535C0B"/>
    <w:rsid w:val="00537706"/>
    <w:rsid w:val="00537FC9"/>
    <w:rsid w:val="0054052F"/>
    <w:rsid w:val="00540BE9"/>
    <w:rsid w:val="005416DD"/>
    <w:rsid w:val="005423EA"/>
    <w:rsid w:val="00542AA3"/>
    <w:rsid w:val="00542C50"/>
    <w:rsid w:val="0054306E"/>
    <w:rsid w:val="00543230"/>
    <w:rsid w:val="00544CE9"/>
    <w:rsid w:val="00544D40"/>
    <w:rsid w:val="00544ED7"/>
    <w:rsid w:val="00544EF5"/>
    <w:rsid w:val="00545D7E"/>
    <w:rsid w:val="00546ED9"/>
    <w:rsid w:val="00547BDD"/>
    <w:rsid w:val="00551B66"/>
    <w:rsid w:val="005520FF"/>
    <w:rsid w:val="00552FD9"/>
    <w:rsid w:val="005530E9"/>
    <w:rsid w:val="00553ABB"/>
    <w:rsid w:val="0055534C"/>
    <w:rsid w:val="00555624"/>
    <w:rsid w:val="00555717"/>
    <w:rsid w:val="00555BC9"/>
    <w:rsid w:val="00555D74"/>
    <w:rsid w:val="0055689F"/>
    <w:rsid w:val="0055691B"/>
    <w:rsid w:val="00556967"/>
    <w:rsid w:val="005571B5"/>
    <w:rsid w:val="00557C83"/>
    <w:rsid w:val="00560EC4"/>
    <w:rsid w:val="005625CF"/>
    <w:rsid w:val="00562980"/>
    <w:rsid w:val="00562C7C"/>
    <w:rsid w:val="00563277"/>
    <w:rsid w:val="0056331D"/>
    <w:rsid w:val="00563958"/>
    <w:rsid w:val="00564416"/>
    <w:rsid w:val="0056550E"/>
    <w:rsid w:val="00565A3F"/>
    <w:rsid w:val="00565C9E"/>
    <w:rsid w:val="00571008"/>
    <w:rsid w:val="005714AE"/>
    <w:rsid w:val="00571E1A"/>
    <w:rsid w:val="0057270D"/>
    <w:rsid w:val="00572AA0"/>
    <w:rsid w:val="005732D1"/>
    <w:rsid w:val="00573AB3"/>
    <w:rsid w:val="00573EF0"/>
    <w:rsid w:val="00574F04"/>
    <w:rsid w:val="005756D6"/>
    <w:rsid w:val="00575925"/>
    <w:rsid w:val="00575F50"/>
    <w:rsid w:val="00576A65"/>
    <w:rsid w:val="00576BBA"/>
    <w:rsid w:val="00577016"/>
    <w:rsid w:val="00577B2D"/>
    <w:rsid w:val="005807F3"/>
    <w:rsid w:val="0058088A"/>
    <w:rsid w:val="00580EB0"/>
    <w:rsid w:val="00582B7B"/>
    <w:rsid w:val="0058312A"/>
    <w:rsid w:val="00583D8B"/>
    <w:rsid w:val="0058441F"/>
    <w:rsid w:val="005846DA"/>
    <w:rsid w:val="0058542D"/>
    <w:rsid w:val="005863CC"/>
    <w:rsid w:val="00586802"/>
    <w:rsid w:val="00586B1F"/>
    <w:rsid w:val="0058729D"/>
    <w:rsid w:val="00587B3B"/>
    <w:rsid w:val="00587E81"/>
    <w:rsid w:val="0059017C"/>
    <w:rsid w:val="00590783"/>
    <w:rsid w:val="00590CE3"/>
    <w:rsid w:val="0059129A"/>
    <w:rsid w:val="00592464"/>
    <w:rsid w:val="00592AF8"/>
    <w:rsid w:val="00592E0C"/>
    <w:rsid w:val="005930CD"/>
    <w:rsid w:val="0059392B"/>
    <w:rsid w:val="005945D3"/>
    <w:rsid w:val="00594917"/>
    <w:rsid w:val="00594D94"/>
    <w:rsid w:val="00595752"/>
    <w:rsid w:val="0059592F"/>
    <w:rsid w:val="005964EE"/>
    <w:rsid w:val="00596759"/>
    <w:rsid w:val="00597A1B"/>
    <w:rsid w:val="00597B84"/>
    <w:rsid w:val="005A07EF"/>
    <w:rsid w:val="005A1335"/>
    <w:rsid w:val="005A1FFA"/>
    <w:rsid w:val="005A2109"/>
    <w:rsid w:val="005A2B1F"/>
    <w:rsid w:val="005A4EB4"/>
    <w:rsid w:val="005A511F"/>
    <w:rsid w:val="005A5384"/>
    <w:rsid w:val="005A54EB"/>
    <w:rsid w:val="005A66E8"/>
    <w:rsid w:val="005A7268"/>
    <w:rsid w:val="005B095A"/>
    <w:rsid w:val="005B1AF0"/>
    <w:rsid w:val="005B215C"/>
    <w:rsid w:val="005B295B"/>
    <w:rsid w:val="005B2BC0"/>
    <w:rsid w:val="005B2D00"/>
    <w:rsid w:val="005B39BD"/>
    <w:rsid w:val="005B3C33"/>
    <w:rsid w:val="005B3D46"/>
    <w:rsid w:val="005B3EA6"/>
    <w:rsid w:val="005B3FB9"/>
    <w:rsid w:val="005B4948"/>
    <w:rsid w:val="005B559B"/>
    <w:rsid w:val="005B60C7"/>
    <w:rsid w:val="005B69C6"/>
    <w:rsid w:val="005B6A36"/>
    <w:rsid w:val="005B6C44"/>
    <w:rsid w:val="005B796F"/>
    <w:rsid w:val="005C0707"/>
    <w:rsid w:val="005C08CB"/>
    <w:rsid w:val="005C1A94"/>
    <w:rsid w:val="005C1F5D"/>
    <w:rsid w:val="005C27C6"/>
    <w:rsid w:val="005C2C09"/>
    <w:rsid w:val="005C2D1C"/>
    <w:rsid w:val="005C3654"/>
    <w:rsid w:val="005C3C14"/>
    <w:rsid w:val="005C3C15"/>
    <w:rsid w:val="005C4401"/>
    <w:rsid w:val="005C4647"/>
    <w:rsid w:val="005C49B7"/>
    <w:rsid w:val="005C4C6C"/>
    <w:rsid w:val="005C5321"/>
    <w:rsid w:val="005C67AE"/>
    <w:rsid w:val="005C6BCF"/>
    <w:rsid w:val="005C6E36"/>
    <w:rsid w:val="005C79F9"/>
    <w:rsid w:val="005D0EF2"/>
    <w:rsid w:val="005D1FCB"/>
    <w:rsid w:val="005D2345"/>
    <w:rsid w:val="005D2960"/>
    <w:rsid w:val="005D2B84"/>
    <w:rsid w:val="005D3120"/>
    <w:rsid w:val="005D36BB"/>
    <w:rsid w:val="005D54B6"/>
    <w:rsid w:val="005D6EC5"/>
    <w:rsid w:val="005D7785"/>
    <w:rsid w:val="005E12B1"/>
    <w:rsid w:val="005E159F"/>
    <w:rsid w:val="005E15C9"/>
    <w:rsid w:val="005E16C6"/>
    <w:rsid w:val="005E18A2"/>
    <w:rsid w:val="005E1ACF"/>
    <w:rsid w:val="005E2543"/>
    <w:rsid w:val="005E2D0F"/>
    <w:rsid w:val="005E35A5"/>
    <w:rsid w:val="005E4E83"/>
    <w:rsid w:val="005E59EE"/>
    <w:rsid w:val="005E6D53"/>
    <w:rsid w:val="005E7B1A"/>
    <w:rsid w:val="005E7B7C"/>
    <w:rsid w:val="005F00F9"/>
    <w:rsid w:val="005F0394"/>
    <w:rsid w:val="005F0B88"/>
    <w:rsid w:val="005F0D97"/>
    <w:rsid w:val="005F23F4"/>
    <w:rsid w:val="005F2C5B"/>
    <w:rsid w:val="005F2F09"/>
    <w:rsid w:val="005F3622"/>
    <w:rsid w:val="005F39E4"/>
    <w:rsid w:val="005F3A5E"/>
    <w:rsid w:val="005F3CFF"/>
    <w:rsid w:val="005F3EF4"/>
    <w:rsid w:val="005F4128"/>
    <w:rsid w:val="005F41EE"/>
    <w:rsid w:val="005F43C7"/>
    <w:rsid w:val="005F4461"/>
    <w:rsid w:val="005F49AD"/>
    <w:rsid w:val="005F4B50"/>
    <w:rsid w:val="005F4B5A"/>
    <w:rsid w:val="005F512D"/>
    <w:rsid w:val="005F6781"/>
    <w:rsid w:val="005F695F"/>
    <w:rsid w:val="005F76A3"/>
    <w:rsid w:val="005F787E"/>
    <w:rsid w:val="005F7D24"/>
    <w:rsid w:val="006018AD"/>
    <w:rsid w:val="006023E7"/>
    <w:rsid w:val="0060243E"/>
    <w:rsid w:val="0060296F"/>
    <w:rsid w:val="006038F2"/>
    <w:rsid w:val="00603969"/>
    <w:rsid w:val="00605C22"/>
    <w:rsid w:val="00606144"/>
    <w:rsid w:val="00606A19"/>
    <w:rsid w:val="006072BA"/>
    <w:rsid w:val="00610138"/>
    <w:rsid w:val="00610354"/>
    <w:rsid w:val="006103A7"/>
    <w:rsid w:val="00611070"/>
    <w:rsid w:val="0061113C"/>
    <w:rsid w:val="0061198B"/>
    <w:rsid w:val="00611B69"/>
    <w:rsid w:val="00612058"/>
    <w:rsid w:val="00612373"/>
    <w:rsid w:val="0061395A"/>
    <w:rsid w:val="00614962"/>
    <w:rsid w:val="00614DC8"/>
    <w:rsid w:val="00616045"/>
    <w:rsid w:val="006160DD"/>
    <w:rsid w:val="00621809"/>
    <w:rsid w:val="00621D30"/>
    <w:rsid w:val="00621F48"/>
    <w:rsid w:val="006221C3"/>
    <w:rsid w:val="0062230B"/>
    <w:rsid w:val="00622658"/>
    <w:rsid w:val="006228FF"/>
    <w:rsid w:val="006232F9"/>
    <w:rsid w:val="00623547"/>
    <w:rsid w:val="00624646"/>
    <w:rsid w:val="00624651"/>
    <w:rsid w:val="00624B0A"/>
    <w:rsid w:val="00624BD0"/>
    <w:rsid w:val="006253A9"/>
    <w:rsid w:val="0062597F"/>
    <w:rsid w:val="00625C39"/>
    <w:rsid w:val="00626516"/>
    <w:rsid w:val="0062661F"/>
    <w:rsid w:val="00626A84"/>
    <w:rsid w:val="00626DD1"/>
    <w:rsid w:val="006275C1"/>
    <w:rsid w:val="00631057"/>
    <w:rsid w:val="00632B8F"/>
    <w:rsid w:val="00633612"/>
    <w:rsid w:val="00633CE3"/>
    <w:rsid w:val="006341B5"/>
    <w:rsid w:val="006343C6"/>
    <w:rsid w:val="0063473F"/>
    <w:rsid w:val="00634A69"/>
    <w:rsid w:val="00635AE8"/>
    <w:rsid w:val="006364E6"/>
    <w:rsid w:val="00637253"/>
    <w:rsid w:val="0063797B"/>
    <w:rsid w:val="00637BE8"/>
    <w:rsid w:val="00637E18"/>
    <w:rsid w:val="006413ED"/>
    <w:rsid w:val="00641975"/>
    <w:rsid w:val="00641D7A"/>
    <w:rsid w:val="00642820"/>
    <w:rsid w:val="00642BAF"/>
    <w:rsid w:val="00642C41"/>
    <w:rsid w:val="00643504"/>
    <w:rsid w:val="00644813"/>
    <w:rsid w:val="0064637D"/>
    <w:rsid w:val="00646431"/>
    <w:rsid w:val="00646ABC"/>
    <w:rsid w:val="006474AD"/>
    <w:rsid w:val="00647590"/>
    <w:rsid w:val="00647FFE"/>
    <w:rsid w:val="00651093"/>
    <w:rsid w:val="006516D3"/>
    <w:rsid w:val="00651B79"/>
    <w:rsid w:val="00653392"/>
    <w:rsid w:val="00653D52"/>
    <w:rsid w:val="00654156"/>
    <w:rsid w:val="0065423E"/>
    <w:rsid w:val="00654941"/>
    <w:rsid w:val="0065529A"/>
    <w:rsid w:val="00655479"/>
    <w:rsid w:val="00655C78"/>
    <w:rsid w:val="006565A1"/>
    <w:rsid w:val="00660D9F"/>
    <w:rsid w:val="00661728"/>
    <w:rsid w:val="00662173"/>
    <w:rsid w:val="0066276C"/>
    <w:rsid w:val="00662DE3"/>
    <w:rsid w:val="00663A64"/>
    <w:rsid w:val="00663D1F"/>
    <w:rsid w:val="0066416C"/>
    <w:rsid w:val="0066419B"/>
    <w:rsid w:val="00664391"/>
    <w:rsid w:val="00665FD0"/>
    <w:rsid w:val="00666CD1"/>
    <w:rsid w:val="0066702B"/>
    <w:rsid w:val="00667B90"/>
    <w:rsid w:val="0067094D"/>
    <w:rsid w:val="00670A2C"/>
    <w:rsid w:val="00670C4E"/>
    <w:rsid w:val="0067130F"/>
    <w:rsid w:val="00671620"/>
    <w:rsid w:val="00671E41"/>
    <w:rsid w:val="0067394C"/>
    <w:rsid w:val="00674685"/>
    <w:rsid w:val="006754B6"/>
    <w:rsid w:val="006755B3"/>
    <w:rsid w:val="006756E8"/>
    <w:rsid w:val="00675C5F"/>
    <w:rsid w:val="00676455"/>
    <w:rsid w:val="00676E3C"/>
    <w:rsid w:val="00677BE1"/>
    <w:rsid w:val="00680216"/>
    <w:rsid w:val="00680680"/>
    <w:rsid w:val="00680D16"/>
    <w:rsid w:val="006828DD"/>
    <w:rsid w:val="00683ABC"/>
    <w:rsid w:val="00684137"/>
    <w:rsid w:val="00684577"/>
    <w:rsid w:val="00684EF8"/>
    <w:rsid w:val="00685781"/>
    <w:rsid w:val="00685AD4"/>
    <w:rsid w:val="00685E2C"/>
    <w:rsid w:val="0068605E"/>
    <w:rsid w:val="006863E8"/>
    <w:rsid w:val="0068740A"/>
    <w:rsid w:val="00687DFF"/>
    <w:rsid w:val="0069032E"/>
    <w:rsid w:val="006904BB"/>
    <w:rsid w:val="00690663"/>
    <w:rsid w:val="00690C37"/>
    <w:rsid w:val="00691352"/>
    <w:rsid w:val="0069171B"/>
    <w:rsid w:val="00691B5F"/>
    <w:rsid w:val="00691C0C"/>
    <w:rsid w:val="00692061"/>
    <w:rsid w:val="006929BB"/>
    <w:rsid w:val="00693252"/>
    <w:rsid w:val="006933DF"/>
    <w:rsid w:val="00693424"/>
    <w:rsid w:val="0069353F"/>
    <w:rsid w:val="006941C0"/>
    <w:rsid w:val="006944FA"/>
    <w:rsid w:val="00694F4F"/>
    <w:rsid w:val="006952F2"/>
    <w:rsid w:val="00695915"/>
    <w:rsid w:val="00696177"/>
    <w:rsid w:val="0069639E"/>
    <w:rsid w:val="00696A51"/>
    <w:rsid w:val="00697D21"/>
    <w:rsid w:val="00697F9D"/>
    <w:rsid w:val="006A0B3E"/>
    <w:rsid w:val="006A0BDD"/>
    <w:rsid w:val="006A1A43"/>
    <w:rsid w:val="006A1D7B"/>
    <w:rsid w:val="006A2306"/>
    <w:rsid w:val="006A28FE"/>
    <w:rsid w:val="006A2948"/>
    <w:rsid w:val="006A2C04"/>
    <w:rsid w:val="006A32FB"/>
    <w:rsid w:val="006A357B"/>
    <w:rsid w:val="006A3DE7"/>
    <w:rsid w:val="006A47C7"/>
    <w:rsid w:val="006A500A"/>
    <w:rsid w:val="006A5487"/>
    <w:rsid w:val="006A5711"/>
    <w:rsid w:val="006A5E7C"/>
    <w:rsid w:val="006A5EFB"/>
    <w:rsid w:val="006A6A78"/>
    <w:rsid w:val="006A711A"/>
    <w:rsid w:val="006A7713"/>
    <w:rsid w:val="006B0338"/>
    <w:rsid w:val="006B051A"/>
    <w:rsid w:val="006B0EAE"/>
    <w:rsid w:val="006B14D8"/>
    <w:rsid w:val="006B1882"/>
    <w:rsid w:val="006B2D94"/>
    <w:rsid w:val="006B30DA"/>
    <w:rsid w:val="006B4EB0"/>
    <w:rsid w:val="006B5B70"/>
    <w:rsid w:val="006B6B2D"/>
    <w:rsid w:val="006B6BBF"/>
    <w:rsid w:val="006B7253"/>
    <w:rsid w:val="006C16EA"/>
    <w:rsid w:val="006C1AF6"/>
    <w:rsid w:val="006C2203"/>
    <w:rsid w:val="006C23B5"/>
    <w:rsid w:val="006C2BC7"/>
    <w:rsid w:val="006C4A62"/>
    <w:rsid w:val="006C5102"/>
    <w:rsid w:val="006C54DB"/>
    <w:rsid w:val="006C6E9B"/>
    <w:rsid w:val="006C707C"/>
    <w:rsid w:val="006C7099"/>
    <w:rsid w:val="006C78E7"/>
    <w:rsid w:val="006C7DD2"/>
    <w:rsid w:val="006D0716"/>
    <w:rsid w:val="006D1966"/>
    <w:rsid w:val="006D1AA1"/>
    <w:rsid w:val="006D1E78"/>
    <w:rsid w:val="006D21B2"/>
    <w:rsid w:val="006D28BB"/>
    <w:rsid w:val="006D3EAB"/>
    <w:rsid w:val="006D42CD"/>
    <w:rsid w:val="006D4761"/>
    <w:rsid w:val="006D4EEC"/>
    <w:rsid w:val="006D5C89"/>
    <w:rsid w:val="006D6073"/>
    <w:rsid w:val="006D618D"/>
    <w:rsid w:val="006D6915"/>
    <w:rsid w:val="006E02D3"/>
    <w:rsid w:val="006E08D4"/>
    <w:rsid w:val="006E0A04"/>
    <w:rsid w:val="006E0C38"/>
    <w:rsid w:val="006E0E58"/>
    <w:rsid w:val="006E0EF0"/>
    <w:rsid w:val="006E10CB"/>
    <w:rsid w:val="006E120D"/>
    <w:rsid w:val="006E1778"/>
    <w:rsid w:val="006E1B16"/>
    <w:rsid w:val="006E2E39"/>
    <w:rsid w:val="006E317A"/>
    <w:rsid w:val="006E6D53"/>
    <w:rsid w:val="006E7A21"/>
    <w:rsid w:val="006F0172"/>
    <w:rsid w:val="006F04BA"/>
    <w:rsid w:val="006F0A3A"/>
    <w:rsid w:val="006F0D57"/>
    <w:rsid w:val="006F0E5F"/>
    <w:rsid w:val="006F0F2F"/>
    <w:rsid w:val="006F242D"/>
    <w:rsid w:val="006F356B"/>
    <w:rsid w:val="006F38E2"/>
    <w:rsid w:val="006F40A9"/>
    <w:rsid w:val="006F435E"/>
    <w:rsid w:val="006F4C23"/>
    <w:rsid w:val="006F507E"/>
    <w:rsid w:val="006F5576"/>
    <w:rsid w:val="006F5949"/>
    <w:rsid w:val="006F5CC2"/>
    <w:rsid w:val="006F5FB1"/>
    <w:rsid w:val="006F7B0E"/>
    <w:rsid w:val="007001F2"/>
    <w:rsid w:val="007005B4"/>
    <w:rsid w:val="00702288"/>
    <w:rsid w:val="007035C8"/>
    <w:rsid w:val="00703C7A"/>
    <w:rsid w:val="0070416B"/>
    <w:rsid w:val="007041F3"/>
    <w:rsid w:val="007046D4"/>
    <w:rsid w:val="0070474F"/>
    <w:rsid w:val="00705021"/>
    <w:rsid w:val="00705394"/>
    <w:rsid w:val="00705960"/>
    <w:rsid w:val="00707600"/>
    <w:rsid w:val="007076AB"/>
    <w:rsid w:val="007078E6"/>
    <w:rsid w:val="00707AFC"/>
    <w:rsid w:val="00707BDE"/>
    <w:rsid w:val="00707DAF"/>
    <w:rsid w:val="00707F31"/>
    <w:rsid w:val="0071021F"/>
    <w:rsid w:val="00710234"/>
    <w:rsid w:val="007103F0"/>
    <w:rsid w:val="0071045C"/>
    <w:rsid w:val="00710710"/>
    <w:rsid w:val="007118D5"/>
    <w:rsid w:val="00711EBB"/>
    <w:rsid w:val="00712445"/>
    <w:rsid w:val="00712BCF"/>
    <w:rsid w:val="00713301"/>
    <w:rsid w:val="00713694"/>
    <w:rsid w:val="00713AA9"/>
    <w:rsid w:val="0071408E"/>
    <w:rsid w:val="00714419"/>
    <w:rsid w:val="00714BE2"/>
    <w:rsid w:val="00714FB4"/>
    <w:rsid w:val="0071648B"/>
    <w:rsid w:val="00717009"/>
    <w:rsid w:val="00717102"/>
    <w:rsid w:val="0071791C"/>
    <w:rsid w:val="007179D7"/>
    <w:rsid w:val="00717C9F"/>
    <w:rsid w:val="00717F3A"/>
    <w:rsid w:val="00720B3B"/>
    <w:rsid w:val="007225DF"/>
    <w:rsid w:val="00722B8E"/>
    <w:rsid w:val="00722CA6"/>
    <w:rsid w:val="00722F2E"/>
    <w:rsid w:val="00723170"/>
    <w:rsid w:val="00723718"/>
    <w:rsid w:val="0072380F"/>
    <w:rsid w:val="007244B5"/>
    <w:rsid w:val="00724DDD"/>
    <w:rsid w:val="007253F0"/>
    <w:rsid w:val="0072584C"/>
    <w:rsid w:val="00725AA3"/>
    <w:rsid w:val="00725D43"/>
    <w:rsid w:val="0072702E"/>
    <w:rsid w:val="00727119"/>
    <w:rsid w:val="0072738B"/>
    <w:rsid w:val="00730094"/>
    <w:rsid w:val="00730793"/>
    <w:rsid w:val="007307D4"/>
    <w:rsid w:val="0073143B"/>
    <w:rsid w:val="00731546"/>
    <w:rsid w:val="00731922"/>
    <w:rsid w:val="00731A26"/>
    <w:rsid w:val="00731AB8"/>
    <w:rsid w:val="00731C61"/>
    <w:rsid w:val="00731E44"/>
    <w:rsid w:val="0073206D"/>
    <w:rsid w:val="00732133"/>
    <w:rsid w:val="00732CE5"/>
    <w:rsid w:val="00732ED6"/>
    <w:rsid w:val="007332E1"/>
    <w:rsid w:val="0073392E"/>
    <w:rsid w:val="00734018"/>
    <w:rsid w:val="00734450"/>
    <w:rsid w:val="00735184"/>
    <w:rsid w:val="00735F30"/>
    <w:rsid w:val="00736F68"/>
    <w:rsid w:val="00736FFF"/>
    <w:rsid w:val="007371EF"/>
    <w:rsid w:val="0074017A"/>
    <w:rsid w:val="00740B19"/>
    <w:rsid w:val="00740CFA"/>
    <w:rsid w:val="00741513"/>
    <w:rsid w:val="00741595"/>
    <w:rsid w:val="007423F5"/>
    <w:rsid w:val="00743193"/>
    <w:rsid w:val="00743586"/>
    <w:rsid w:val="0074380B"/>
    <w:rsid w:val="007439D1"/>
    <w:rsid w:val="00744128"/>
    <w:rsid w:val="00744413"/>
    <w:rsid w:val="007447E3"/>
    <w:rsid w:val="00744B3F"/>
    <w:rsid w:val="00744D0A"/>
    <w:rsid w:val="00744FB5"/>
    <w:rsid w:val="007461E9"/>
    <w:rsid w:val="007462B0"/>
    <w:rsid w:val="007462E2"/>
    <w:rsid w:val="00746E57"/>
    <w:rsid w:val="007476D8"/>
    <w:rsid w:val="00747CC7"/>
    <w:rsid w:val="00750289"/>
    <w:rsid w:val="00750979"/>
    <w:rsid w:val="0075187A"/>
    <w:rsid w:val="0075222A"/>
    <w:rsid w:val="007525FA"/>
    <w:rsid w:val="00752C08"/>
    <w:rsid w:val="00753215"/>
    <w:rsid w:val="00753817"/>
    <w:rsid w:val="00754506"/>
    <w:rsid w:val="0075450D"/>
    <w:rsid w:val="00755171"/>
    <w:rsid w:val="007552BA"/>
    <w:rsid w:val="00755535"/>
    <w:rsid w:val="00755CB0"/>
    <w:rsid w:val="00755DBC"/>
    <w:rsid w:val="007560DF"/>
    <w:rsid w:val="007565C3"/>
    <w:rsid w:val="007568E3"/>
    <w:rsid w:val="00756C24"/>
    <w:rsid w:val="00757267"/>
    <w:rsid w:val="00757AA5"/>
    <w:rsid w:val="00760075"/>
    <w:rsid w:val="0076016D"/>
    <w:rsid w:val="00760545"/>
    <w:rsid w:val="00760D3A"/>
    <w:rsid w:val="00760E98"/>
    <w:rsid w:val="0076161B"/>
    <w:rsid w:val="0076174A"/>
    <w:rsid w:val="007617E6"/>
    <w:rsid w:val="00761D3F"/>
    <w:rsid w:val="00762580"/>
    <w:rsid w:val="0076297C"/>
    <w:rsid w:val="00762998"/>
    <w:rsid w:val="0076299B"/>
    <w:rsid w:val="00763364"/>
    <w:rsid w:val="00763481"/>
    <w:rsid w:val="00763759"/>
    <w:rsid w:val="007638F9"/>
    <w:rsid w:val="00763F4B"/>
    <w:rsid w:val="007645F9"/>
    <w:rsid w:val="00764EA4"/>
    <w:rsid w:val="007650B7"/>
    <w:rsid w:val="007652FF"/>
    <w:rsid w:val="00765636"/>
    <w:rsid w:val="00765E38"/>
    <w:rsid w:val="00765EB6"/>
    <w:rsid w:val="00766769"/>
    <w:rsid w:val="00766C5B"/>
    <w:rsid w:val="00766CC0"/>
    <w:rsid w:val="00767A73"/>
    <w:rsid w:val="00770018"/>
    <w:rsid w:val="00770FB0"/>
    <w:rsid w:val="007726BD"/>
    <w:rsid w:val="00772C72"/>
    <w:rsid w:val="00772FF0"/>
    <w:rsid w:val="007732EF"/>
    <w:rsid w:val="007738C4"/>
    <w:rsid w:val="007738CC"/>
    <w:rsid w:val="007738FA"/>
    <w:rsid w:val="00775011"/>
    <w:rsid w:val="0077515B"/>
    <w:rsid w:val="007753CE"/>
    <w:rsid w:val="007756CF"/>
    <w:rsid w:val="007762E6"/>
    <w:rsid w:val="00776501"/>
    <w:rsid w:val="00776A10"/>
    <w:rsid w:val="00776EAF"/>
    <w:rsid w:val="00777508"/>
    <w:rsid w:val="00777726"/>
    <w:rsid w:val="007778D7"/>
    <w:rsid w:val="00781239"/>
    <w:rsid w:val="00781BB9"/>
    <w:rsid w:val="00781C2B"/>
    <w:rsid w:val="00781EFA"/>
    <w:rsid w:val="007823DF"/>
    <w:rsid w:val="007846C1"/>
    <w:rsid w:val="007847C0"/>
    <w:rsid w:val="00785D93"/>
    <w:rsid w:val="00787511"/>
    <w:rsid w:val="0079056F"/>
    <w:rsid w:val="00790629"/>
    <w:rsid w:val="007908EB"/>
    <w:rsid w:val="00790CC9"/>
    <w:rsid w:val="007911B2"/>
    <w:rsid w:val="0079145C"/>
    <w:rsid w:val="00791BE4"/>
    <w:rsid w:val="00791E37"/>
    <w:rsid w:val="0079214F"/>
    <w:rsid w:val="00792398"/>
    <w:rsid w:val="007928BF"/>
    <w:rsid w:val="00793AC8"/>
    <w:rsid w:val="00793E6C"/>
    <w:rsid w:val="00794426"/>
    <w:rsid w:val="007947A0"/>
    <w:rsid w:val="00794921"/>
    <w:rsid w:val="007949E6"/>
    <w:rsid w:val="00794BCD"/>
    <w:rsid w:val="00794E5B"/>
    <w:rsid w:val="00796169"/>
    <w:rsid w:val="00796281"/>
    <w:rsid w:val="007966AB"/>
    <w:rsid w:val="00796A7A"/>
    <w:rsid w:val="007970BB"/>
    <w:rsid w:val="00797FAB"/>
    <w:rsid w:val="007A0413"/>
    <w:rsid w:val="007A0AF6"/>
    <w:rsid w:val="007A0BAD"/>
    <w:rsid w:val="007A0C3E"/>
    <w:rsid w:val="007A0CCE"/>
    <w:rsid w:val="007A16DF"/>
    <w:rsid w:val="007A18B2"/>
    <w:rsid w:val="007A20AA"/>
    <w:rsid w:val="007A2543"/>
    <w:rsid w:val="007A26B7"/>
    <w:rsid w:val="007A29C2"/>
    <w:rsid w:val="007A2E67"/>
    <w:rsid w:val="007A3662"/>
    <w:rsid w:val="007A3DA1"/>
    <w:rsid w:val="007A543D"/>
    <w:rsid w:val="007A5906"/>
    <w:rsid w:val="007A5D50"/>
    <w:rsid w:val="007A62A8"/>
    <w:rsid w:val="007A68F2"/>
    <w:rsid w:val="007A6C66"/>
    <w:rsid w:val="007A73D5"/>
    <w:rsid w:val="007A7780"/>
    <w:rsid w:val="007B1073"/>
    <w:rsid w:val="007B17EA"/>
    <w:rsid w:val="007B1C8B"/>
    <w:rsid w:val="007B1E74"/>
    <w:rsid w:val="007B218B"/>
    <w:rsid w:val="007B21BF"/>
    <w:rsid w:val="007B2DC3"/>
    <w:rsid w:val="007B2F27"/>
    <w:rsid w:val="007B2F3B"/>
    <w:rsid w:val="007B398A"/>
    <w:rsid w:val="007B4144"/>
    <w:rsid w:val="007B4DAC"/>
    <w:rsid w:val="007B5A6D"/>
    <w:rsid w:val="007B671A"/>
    <w:rsid w:val="007C04D3"/>
    <w:rsid w:val="007C0DA0"/>
    <w:rsid w:val="007C0FF2"/>
    <w:rsid w:val="007C1501"/>
    <w:rsid w:val="007C3050"/>
    <w:rsid w:val="007C36B1"/>
    <w:rsid w:val="007C3EA2"/>
    <w:rsid w:val="007C3F62"/>
    <w:rsid w:val="007C3FBD"/>
    <w:rsid w:val="007C420E"/>
    <w:rsid w:val="007C4558"/>
    <w:rsid w:val="007C5207"/>
    <w:rsid w:val="007C54FA"/>
    <w:rsid w:val="007C610E"/>
    <w:rsid w:val="007C641E"/>
    <w:rsid w:val="007C65A2"/>
    <w:rsid w:val="007C65E6"/>
    <w:rsid w:val="007C7BF4"/>
    <w:rsid w:val="007D07DB"/>
    <w:rsid w:val="007D0E29"/>
    <w:rsid w:val="007D0E36"/>
    <w:rsid w:val="007D1177"/>
    <w:rsid w:val="007D1443"/>
    <w:rsid w:val="007D14A2"/>
    <w:rsid w:val="007D1B4D"/>
    <w:rsid w:val="007D24E0"/>
    <w:rsid w:val="007D28B2"/>
    <w:rsid w:val="007D2BA1"/>
    <w:rsid w:val="007D3097"/>
    <w:rsid w:val="007D3463"/>
    <w:rsid w:val="007D3BB3"/>
    <w:rsid w:val="007D3C18"/>
    <w:rsid w:val="007D4919"/>
    <w:rsid w:val="007D54A4"/>
    <w:rsid w:val="007D5B31"/>
    <w:rsid w:val="007D6361"/>
    <w:rsid w:val="007D6888"/>
    <w:rsid w:val="007D7361"/>
    <w:rsid w:val="007E04B9"/>
    <w:rsid w:val="007E061B"/>
    <w:rsid w:val="007E08D7"/>
    <w:rsid w:val="007E0A6A"/>
    <w:rsid w:val="007E0AFD"/>
    <w:rsid w:val="007E0E01"/>
    <w:rsid w:val="007E2C66"/>
    <w:rsid w:val="007E2D6B"/>
    <w:rsid w:val="007E32F9"/>
    <w:rsid w:val="007E3378"/>
    <w:rsid w:val="007E3547"/>
    <w:rsid w:val="007E4064"/>
    <w:rsid w:val="007E4452"/>
    <w:rsid w:val="007E466F"/>
    <w:rsid w:val="007E75E2"/>
    <w:rsid w:val="007E77AA"/>
    <w:rsid w:val="007E7EB9"/>
    <w:rsid w:val="007E7EF1"/>
    <w:rsid w:val="007F0398"/>
    <w:rsid w:val="007F142D"/>
    <w:rsid w:val="007F20B8"/>
    <w:rsid w:val="007F26EB"/>
    <w:rsid w:val="007F282F"/>
    <w:rsid w:val="007F370E"/>
    <w:rsid w:val="007F3F0C"/>
    <w:rsid w:val="007F3FB1"/>
    <w:rsid w:val="007F4199"/>
    <w:rsid w:val="007F502E"/>
    <w:rsid w:val="007F52C4"/>
    <w:rsid w:val="007F5D07"/>
    <w:rsid w:val="007F5D7F"/>
    <w:rsid w:val="007F5DC5"/>
    <w:rsid w:val="007F5E6C"/>
    <w:rsid w:val="00800377"/>
    <w:rsid w:val="00800698"/>
    <w:rsid w:val="00800781"/>
    <w:rsid w:val="00800C7E"/>
    <w:rsid w:val="00800D4F"/>
    <w:rsid w:val="00801FA5"/>
    <w:rsid w:val="00802145"/>
    <w:rsid w:val="0080228F"/>
    <w:rsid w:val="00802802"/>
    <w:rsid w:val="00802A12"/>
    <w:rsid w:val="00802C83"/>
    <w:rsid w:val="00802F0C"/>
    <w:rsid w:val="00803893"/>
    <w:rsid w:val="00803A4E"/>
    <w:rsid w:val="00803B58"/>
    <w:rsid w:val="00803DB0"/>
    <w:rsid w:val="00803E48"/>
    <w:rsid w:val="00803EA3"/>
    <w:rsid w:val="008045D0"/>
    <w:rsid w:val="00804742"/>
    <w:rsid w:val="0080474C"/>
    <w:rsid w:val="00804DD5"/>
    <w:rsid w:val="0080625A"/>
    <w:rsid w:val="00806844"/>
    <w:rsid w:val="00806C55"/>
    <w:rsid w:val="00806FA8"/>
    <w:rsid w:val="00807024"/>
    <w:rsid w:val="0080778D"/>
    <w:rsid w:val="0081103C"/>
    <w:rsid w:val="008118BA"/>
    <w:rsid w:val="00812333"/>
    <w:rsid w:val="00812906"/>
    <w:rsid w:val="00812F4A"/>
    <w:rsid w:val="00813B73"/>
    <w:rsid w:val="008141E1"/>
    <w:rsid w:val="008148AD"/>
    <w:rsid w:val="00814936"/>
    <w:rsid w:val="00817F6C"/>
    <w:rsid w:val="0082059C"/>
    <w:rsid w:val="00820AD7"/>
    <w:rsid w:val="00821832"/>
    <w:rsid w:val="008224ED"/>
    <w:rsid w:val="008227E3"/>
    <w:rsid w:val="00822ED2"/>
    <w:rsid w:val="00824F95"/>
    <w:rsid w:val="008253EF"/>
    <w:rsid w:val="00827004"/>
    <w:rsid w:val="00827F30"/>
    <w:rsid w:val="00830182"/>
    <w:rsid w:val="00830CA4"/>
    <w:rsid w:val="00830D32"/>
    <w:rsid w:val="00831E20"/>
    <w:rsid w:val="00831FD3"/>
    <w:rsid w:val="00832D84"/>
    <w:rsid w:val="008331F1"/>
    <w:rsid w:val="0083326E"/>
    <w:rsid w:val="00833438"/>
    <w:rsid w:val="00833C28"/>
    <w:rsid w:val="0083410B"/>
    <w:rsid w:val="00834611"/>
    <w:rsid w:val="00835032"/>
    <w:rsid w:val="0083628B"/>
    <w:rsid w:val="00836382"/>
    <w:rsid w:val="0083659C"/>
    <w:rsid w:val="00837ABF"/>
    <w:rsid w:val="00840C3F"/>
    <w:rsid w:val="00840D0A"/>
    <w:rsid w:val="00840E07"/>
    <w:rsid w:val="008416D9"/>
    <w:rsid w:val="00841CC4"/>
    <w:rsid w:val="00841D25"/>
    <w:rsid w:val="008424BB"/>
    <w:rsid w:val="00842D7C"/>
    <w:rsid w:val="008430B0"/>
    <w:rsid w:val="00843DEB"/>
    <w:rsid w:val="00843EDF"/>
    <w:rsid w:val="00845F23"/>
    <w:rsid w:val="008460AF"/>
    <w:rsid w:val="00846770"/>
    <w:rsid w:val="00846D56"/>
    <w:rsid w:val="008470D6"/>
    <w:rsid w:val="0084718A"/>
    <w:rsid w:val="00847315"/>
    <w:rsid w:val="00847940"/>
    <w:rsid w:val="008502A5"/>
    <w:rsid w:val="008507FE"/>
    <w:rsid w:val="0085171F"/>
    <w:rsid w:val="00851FFA"/>
    <w:rsid w:val="00852491"/>
    <w:rsid w:val="0085463E"/>
    <w:rsid w:val="008547C1"/>
    <w:rsid w:val="00854BCF"/>
    <w:rsid w:val="00855013"/>
    <w:rsid w:val="00855BA5"/>
    <w:rsid w:val="0085718A"/>
    <w:rsid w:val="0085738F"/>
    <w:rsid w:val="008610CD"/>
    <w:rsid w:val="00861AA2"/>
    <w:rsid w:val="00861CCC"/>
    <w:rsid w:val="00861EEF"/>
    <w:rsid w:val="008620C1"/>
    <w:rsid w:val="008621C9"/>
    <w:rsid w:val="00862B37"/>
    <w:rsid w:val="00863B28"/>
    <w:rsid w:val="00863D63"/>
    <w:rsid w:val="00864C08"/>
    <w:rsid w:val="00864FFD"/>
    <w:rsid w:val="00865637"/>
    <w:rsid w:val="0086566F"/>
    <w:rsid w:val="0086667C"/>
    <w:rsid w:val="008666D7"/>
    <w:rsid w:val="00866DAE"/>
    <w:rsid w:val="00866FCD"/>
    <w:rsid w:val="008670D6"/>
    <w:rsid w:val="0086784A"/>
    <w:rsid w:val="0086791E"/>
    <w:rsid w:val="0087068A"/>
    <w:rsid w:val="00870D99"/>
    <w:rsid w:val="00871856"/>
    <w:rsid w:val="008719E2"/>
    <w:rsid w:val="00871D94"/>
    <w:rsid w:val="00871ED3"/>
    <w:rsid w:val="00871FA7"/>
    <w:rsid w:val="008722A9"/>
    <w:rsid w:val="00872F03"/>
    <w:rsid w:val="00872F14"/>
    <w:rsid w:val="00873BE5"/>
    <w:rsid w:val="0087445F"/>
    <w:rsid w:val="008746C4"/>
    <w:rsid w:val="008746CB"/>
    <w:rsid w:val="00874E22"/>
    <w:rsid w:val="008756D9"/>
    <w:rsid w:val="00875C53"/>
    <w:rsid w:val="008764DF"/>
    <w:rsid w:val="00876764"/>
    <w:rsid w:val="008769D9"/>
    <w:rsid w:val="00876C2B"/>
    <w:rsid w:val="00880599"/>
    <w:rsid w:val="00881774"/>
    <w:rsid w:val="008818AC"/>
    <w:rsid w:val="00881A4A"/>
    <w:rsid w:val="00881B5B"/>
    <w:rsid w:val="00881C7D"/>
    <w:rsid w:val="00881F68"/>
    <w:rsid w:val="00882D1E"/>
    <w:rsid w:val="00882D98"/>
    <w:rsid w:val="00882F6D"/>
    <w:rsid w:val="00883409"/>
    <w:rsid w:val="00883A96"/>
    <w:rsid w:val="00883C6D"/>
    <w:rsid w:val="00884696"/>
    <w:rsid w:val="00885142"/>
    <w:rsid w:val="008860ED"/>
    <w:rsid w:val="0088639D"/>
    <w:rsid w:val="0088649F"/>
    <w:rsid w:val="008901E5"/>
    <w:rsid w:val="00890907"/>
    <w:rsid w:val="008909DA"/>
    <w:rsid w:val="00890F43"/>
    <w:rsid w:val="00890FFB"/>
    <w:rsid w:val="008915F3"/>
    <w:rsid w:val="008927A1"/>
    <w:rsid w:val="00893758"/>
    <w:rsid w:val="008937BE"/>
    <w:rsid w:val="00893D37"/>
    <w:rsid w:val="0089457F"/>
    <w:rsid w:val="00894B20"/>
    <w:rsid w:val="008953EB"/>
    <w:rsid w:val="0089548F"/>
    <w:rsid w:val="00895CCB"/>
    <w:rsid w:val="0089625D"/>
    <w:rsid w:val="0089638A"/>
    <w:rsid w:val="00896497"/>
    <w:rsid w:val="00896D45"/>
    <w:rsid w:val="008A0B6F"/>
    <w:rsid w:val="008A23B3"/>
    <w:rsid w:val="008A25B9"/>
    <w:rsid w:val="008A2BBD"/>
    <w:rsid w:val="008A3337"/>
    <w:rsid w:val="008A3361"/>
    <w:rsid w:val="008A3902"/>
    <w:rsid w:val="008A3D69"/>
    <w:rsid w:val="008A4161"/>
    <w:rsid w:val="008A4556"/>
    <w:rsid w:val="008A4815"/>
    <w:rsid w:val="008A4AA7"/>
    <w:rsid w:val="008A4C28"/>
    <w:rsid w:val="008A5AF4"/>
    <w:rsid w:val="008A5E5C"/>
    <w:rsid w:val="008A6135"/>
    <w:rsid w:val="008A640B"/>
    <w:rsid w:val="008A6642"/>
    <w:rsid w:val="008A69C5"/>
    <w:rsid w:val="008A6EEB"/>
    <w:rsid w:val="008A757D"/>
    <w:rsid w:val="008B03C4"/>
    <w:rsid w:val="008B0B29"/>
    <w:rsid w:val="008B1B3D"/>
    <w:rsid w:val="008B1C93"/>
    <w:rsid w:val="008B24A6"/>
    <w:rsid w:val="008B2691"/>
    <w:rsid w:val="008B33C3"/>
    <w:rsid w:val="008B34F9"/>
    <w:rsid w:val="008B3A8F"/>
    <w:rsid w:val="008B4094"/>
    <w:rsid w:val="008B418E"/>
    <w:rsid w:val="008B4FAD"/>
    <w:rsid w:val="008B5152"/>
    <w:rsid w:val="008B53A4"/>
    <w:rsid w:val="008B56A4"/>
    <w:rsid w:val="008B5CCC"/>
    <w:rsid w:val="008B5D47"/>
    <w:rsid w:val="008B690C"/>
    <w:rsid w:val="008B7457"/>
    <w:rsid w:val="008B7498"/>
    <w:rsid w:val="008B75AA"/>
    <w:rsid w:val="008B7C5A"/>
    <w:rsid w:val="008C005C"/>
    <w:rsid w:val="008C0089"/>
    <w:rsid w:val="008C061E"/>
    <w:rsid w:val="008C0BC5"/>
    <w:rsid w:val="008C1268"/>
    <w:rsid w:val="008C1EFE"/>
    <w:rsid w:val="008C23B1"/>
    <w:rsid w:val="008C389F"/>
    <w:rsid w:val="008C45CB"/>
    <w:rsid w:val="008C57CF"/>
    <w:rsid w:val="008C5A64"/>
    <w:rsid w:val="008C6097"/>
    <w:rsid w:val="008C60D3"/>
    <w:rsid w:val="008C6A57"/>
    <w:rsid w:val="008C73B8"/>
    <w:rsid w:val="008D07B1"/>
    <w:rsid w:val="008D1272"/>
    <w:rsid w:val="008D15E5"/>
    <w:rsid w:val="008D1C01"/>
    <w:rsid w:val="008D2B97"/>
    <w:rsid w:val="008D3218"/>
    <w:rsid w:val="008D33A5"/>
    <w:rsid w:val="008D38F8"/>
    <w:rsid w:val="008D3D7E"/>
    <w:rsid w:val="008D3FB1"/>
    <w:rsid w:val="008D429E"/>
    <w:rsid w:val="008D4821"/>
    <w:rsid w:val="008D4EF6"/>
    <w:rsid w:val="008D51D8"/>
    <w:rsid w:val="008D5F3C"/>
    <w:rsid w:val="008D707E"/>
    <w:rsid w:val="008D7490"/>
    <w:rsid w:val="008D7682"/>
    <w:rsid w:val="008D7C2F"/>
    <w:rsid w:val="008E0913"/>
    <w:rsid w:val="008E0A1B"/>
    <w:rsid w:val="008E16FE"/>
    <w:rsid w:val="008E1880"/>
    <w:rsid w:val="008E22E9"/>
    <w:rsid w:val="008E2517"/>
    <w:rsid w:val="008E3148"/>
    <w:rsid w:val="008E3827"/>
    <w:rsid w:val="008E3941"/>
    <w:rsid w:val="008E3BA5"/>
    <w:rsid w:val="008E45E7"/>
    <w:rsid w:val="008E57AB"/>
    <w:rsid w:val="008E597E"/>
    <w:rsid w:val="008E604B"/>
    <w:rsid w:val="008E635E"/>
    <w:rsid w:val="008E6866"/>
    <w:rsid w:val="008E701C"/>
    <w:rsid w:val="008E7286"/>
    <w:rsid w:val="008E7C25"/>
    <w:rsid w:val="008F083F"/>
    <w:rsid w:val="008F0B53"/>
    <w:rsid w:val="008F0D5C"/>
    <w:rsid w:val="008F1C4A"/>
    <w:rsid w:val="008F21E7"/>
    <w:rsid w:val="008F30EA"/>
    <w:rsid w:val="008F32DB"/>
    <w:rsid w:val="008F3807"/>
    <w:rsid w:val="008F4075"/>
    <w:rsid w:val="008F4453"/>
    <w:rsid w:val="008F45BE"/>
    <w:rsid w:val="008F4A49"/>
    <w:rsid w:val="008F4CF8"/>
    <w:rsid w:val="008F5A59"/>
    <w:rsid w:val="008F5B60"/>
    <w:rsid w:val="008F5C9F"/>
    <w:rsid w:val="008F6064"/>
    <w:rsid w:val="008F64E3"/>
    <w:rsid w:val="008F6C69"/>
    <w:rsid w:val="008F76DD"/>
    <w:rsid w:val="008F7987"/>
    <w:rsid w:val="009004E1"/>
    <w:rsid w:val="009006CF"/>
    <w:rsid w:val="00900A23"/>
    <w:rsid w:val="00901B17"/>
    <w:rsid w:val="00903387"/>
    <w:rsid w:val="0090359C"/>
    <w:rsid w:val="00903780"/>
    <w:rsid w:val="009039B0"/>
    <w:rsid w:val="009050FB"/>
    <w:rsid w:val="009054F5"/>
    <w:rsid w:val="009056A4"/>
    <w:rsid w:val="009061E5"/>
    <w:rsid w:val="0090646C"/>
    <w:rsid w:val="009065AC"/>
    <w:rsid w:val="0090671B"/>
    <w:rsid w:val="00906B6C"/>
    <w:rsid w:val="00906C51"/>
    <w:rsid w:val="00907D08"/>
    <w:rsid w:val="0091193A"/>
    <w:rsid w:val="00912DFB"/>
    <w:rsid w:val="00914EF4"/>
    <w:rsid w:val="0091527B"/>
    <w:rsid w:val="0091560D"/>
    <w:rsid w:val="009176C7"/>
    <w:rsid w:val="00917DC8"/>
    <w:rsid w:val="00920233"/>
    <w:rsid w:val="00920878"/>
    <w:rsid w:val="00921765"/>
    <w:rsid w:val="00921D46"/>
    <w:rsid w:val="00922A56"/>
    <w:rsid w:val="009230D0"/>
    <w:rsid w:val="00923164"/>
    <w:rsid w:val="00923DF2"/>
    <w:rsid w:val="00924B47"/>
    <w:rsid w:val="00925F6C"/>
    <w:rsid w:val="0092634B"/>
    <w:rsid w:val="0092634F"/>
    <w:rsid w:val="00926357"/>
    <w:rsid w:val="00926597"/>
    <w:rsid w:val="00926D84"/>
    <w:rsid w:val="00926DCA"/>
    <w:rsid w:val="009278D1"/>
    <w:rsid w:val="00927EB7"/>
    <w:rsid w:val="009301F3"/>
    <w:rsid w:val="00930510"/>
    <w:rsid w:val="009309C9"/>
    <w:rsid w:val="009315CD"/>
    <w:rsid w:val="00931CB0"/>
    <w:rsid w:val="00931E0C"/>
    <w:rsid w:val="0093210D"/>
    <w:rsid w:val="009321FB"/>
    <w:rsid w:val="0093258C"/>
    <w:rsid w:val="00932ECB"/>
    <w:rsid w:val="00934493"/>
    <w:rsid w:val="00934B79"/>
    <w:rsid w:val="00935854"/>
    <w:rsid w:val="009359D8"/>
    <w:rsid w:val="00935F15"/>
    <w:rsid w:val="00936529"/>
    <w:rsid w:val="0093663A"/>
    <w:rsid w:val="00936BAB"/>
    <w:rsid w:val="00936E2A"/>
    <w:rsid w:val="00936E7C"/>
    <w:rsid w:val="0093758C"/>
    <w:rsid w:val="00937775"/>
    <w:rsid w:val="00937B5B"/>
    <w:rsid w:val="00937C8B"/>
    <w:rsid w:val="00937E10"/>
    <w:rsid w:val="00940448"/>
    <w:rsid w:val="00940756"/>
    <w:rsid w:val="009414A2"/>
    <w:rsid w:val="0094184E"/>
    <w:rsid w:val="0094198F"/>
    <w:rsid w:val="00941B89"/>
    <w:rsid w:val="00941E0D"/>
    <w:rsid w:val="009429E1"/>
    <w:rsid w:val="00943097"/>
    <w:rsid w:val="00944616"/>
    <w:rsid w:val="009463D9"/>
    <w:rsid w:val="00947585"/>
    <w:rsid w:val="009501BC"/>
    <w:rsid w:val="00950286"/>
    <w:rsid w:val="00950E7D"/>
    <w:rsid w:val="00951442"/>
    <w:rsid w:val="009514B4"/>
    <w:rsid w:val="00952433"/>
    <w:rsid w:val="00953194"/>
    <w:rsid w:val="009537DB"/>
    <w:rsid w:val="00954365"/>
    <w:rsid w:val="00955D48"/>
    <w:rsid w:val="009571F2"/>
    <w:rsid w:val="0095744B"/>
    <w:rsid w:val="00957B1A"/>
    <w:rsid w:val="00960166"/>
    <w:rsid w:val="00960B1E"/>
    <w:rsid w:val="00961698"/>
    <w:rsid w:val="00961F07"/>
    <w:rsid w:val="00962264"/>
    <w:rsid w:val="009623DE"/>
    <w:rsid w:val="00962FE3"/>
    <w:rsid w:val="0096442E"/>
    <w:rsid w:val="0096569F"/>
    <w:rsid w:val="00965C82"/>
    <w:rsid w:val="00965EF3"/>
    <w:rsid w:val="009662DF"/>
    <w:rsid w:val="00966C38"/>
    <w:rsid w:val="00966EFB"/>
    <w:rsid w:val="009673DC"/>
    <w:rsid w:val="00971828"/>
    <w:rsid w:val="009718A7"/>
    <w:rsid w:val="00971B79"/>
    <w:rsid w:val="00972138"/>
    <w:rsid w:val="009723C0"/>
    <w:rsid w:val="00973C2E"/>
    <w:rsid w:val="009745D0"/>
    <w:rsid w:val="00974781"/>
    <w:rsid w:val="00977241"/>
    <w:rsid w:val="00977894"/>
    <w:rsid w:val="00977B94"/>
    <w:rsid w:val="009800C4"/>
    <w:rsid w:val="00980D53"/>
    <w:rsid w:val="00981067"/>
    <w:rsid w:val="00983B51"/>
    <w:rsid w:val="00983CE5"/>
    <w:rsid w:val="00983E55"/>
    <w:rsid w:val="00984045"/>
    <w:rsid w:val="00984334"/>
    <w:rsid w:val="00984428"/>
    <w:rsid w:val="00984F81"/>
    <w:rsid w:val="00985333"/>
    <w:rsid w:val="009858CF"/>
    <w:rsid w:val="00986ADA"/>
    <w:rsid w:val="00986DEA"/>
    <w:rsid w:val="00990362"/>
    <w:rsid w:val="0099081B"/>
    <w:rsid w:val="00992337"/>
    <w:rsid w:val="00992609"/>
    <w:rsid w:val="009930BA"/>
    <w:rsid w:val="00993477"/>
    <w:rsid w:val="00995784"/>
    <w:rsid w:val="009960A6"/>
    <w:rsid w:val="009963A8"/>
    <w:rsid w:val="009967A6"/>
    <w:rsid w:val="009971BD"/>
    <w:rsid w:val="00997267"/>
    <w:rsid w:val="0099726C"/>
    <w:rsid w:val="009975E3"/>
    <w:rsid w:val="00997642"/>
    <w:rsid w:val="00997AD8"/>
    <w:rsid w:val="00997BE2"/>
    <w:rsid w:val="00997FBD"/>
    <w:rsid w:val="009A041E"/>
    <w:rsid w:val="009A10D5"/>
    <w:rsid w:val="009A11AE"/>
    <w:rsid w:val="009A1664"/>
    <w:rsid w:val="009A1938"/>
    <w:rsid w:val="009A3136"/>
    <w:rsid w:val="009A3142"/>
    <w:rsid w:val="009A3AB9"/>
    <w:rsid w:val="009A4A3B"/>
    <w:rsid w:val="009A5844"/>
    <w:rsid w:val="009A5AC4"/>
    <w:rsid w:val="009A69C7"/>
    <w:rsid w:val="009A6EEE"/>
    <w:rsid w:val="009A702B"/>
    <w:rsid w:val="009B1303"/>
    <w:rsid w:val="009B1813"/>
    <w:rsid w:val="009B20EB"/>
    <w:rsid w:val="009B21B4"/>
    <w:rsid w:val="009B23C8"/>
    <w:rsid w:val="009B3930"/>
    <w:rsid w:val="009B4763"/>
    <w:rsid w:val="009B52A3"/>
    <w:rsid w:val="009B5A63"/>
    <w:rsid w:val="009B5BEB"/>
    <w:rsid w:val="009B604A"/>
    <w:rsid w:val="009B65B6"/>
    <w:rsid w:val="009B6996"/>
    <w:rsid w:val="009B6A60"/>
    <w:rsid w:val="009B6BFC"/>
    <w:rsid w:val="009B7030"/>
    <w:rsid w:val="009B706C"/>
    <w:rsid w:val="009B72EB"/>
    <w:rsid w:val="009B7A26"/>
    <w:rsid w:val="009C0202"/>
    <w:rsid w:val="009C146A"/>
    <w:rsid w:val="009C16A4"/>
    <w:rsid w:val="009C28F6"/>
    <w:rsid w:val="009C2B94"/>
    <w:rsid w:val="009C39B1"/>
    <w:rsid w:val="009C3E0D"/>
    <w:rsid w:val="009C46B7"/>
    <w:rsid w:val="009C4F0E"/>
    <w:rsid w:val="009C5367"/>
    <w:rsid w:val="009C58C7"/>
    <w:rsid w:val="009C69A5"/>
    <w:rsid w:val="009D0832"/>
    <w:rsid w:val="009D0B06"/>
    <w:rsid w:val="009D153B"/>
    <w:rsid w:val="009D15A3"/>
    <w:rsid w:val="009D1A2B"/>
    <w:rsid w:val="009D2655"/>
    <w:rsid w:val="009D29E0"/>
    <w:rsid w:val="009D2BB2"/>
    <w:rsid w:val="009D3C6E"/>
    <w:rsid w:val="009D3E27"/>
    <w:rsid w:val="009D4C98"/>
    <w:rsid w:val="009D546B"/>
    <w:rsid w:val="009D5755"/>
    <w:rsid w:val="009D5C9B"/>
    <w:rsid w:val="009D5FAB"/>
    <w:rsid w:val="009D6CF9"/>
    <w:rsid w:val="009D75DB"/>
    <w:rsid w:val="009D7730"/>
    <w:rsid w:val="009D7FE9"/>
    <w:rsid w:val="009E026A"/>
    <w:rsid w:val="009E1638"/>
    <w:rsid w:val="009E171C"/>
    <w:rsid w:val="009E182C"/>
    <w:rsid w:val="009E1C01"/>
    <w:rsid w:val="009E1DEC"/>
    <w:rsid w:val="009E4B03"/>
    <w:rsid w:val="009E5118"/>
    <w:rsid w:val="009E5156"/>
    <w:rsid w:val="009E561B"/>
    <w:rsid w:val="009E57FC"/>
    <w:rsid w:val="009E6A34"/>
    <w:rsid w:val="009F0484"/>
    <w:rsid w:val="009F13DB"/>
    <w:rsid w:val="009F2B08"/>
    <w:rsid w:val="009F2BE3"/>
    <w:rsid w:val="009F2CE3"/>
    <w:rsid w:val="009F2DBA"/>
    <w:rsid w:val="009F36B2"/>
    <w:rsid w:val="009F3D5A"/>
    <w:rsid w:val="009F3E4D"/>
    <w:rsid w:val="009F429A"/>
    <w:rsid w:val="009F5FAD"/>
    <w:rsid w:val="009F6077"/>
    <w:rsid w:val="009F615D"/>
    <w:rsid w:val="009F72EE"/>
    <w:rsid w:val="00A0154E"/>
    <w:rsid w:val="00A01655"/>
    <w:rsid w:val="00A0182E"/>
    <w:rsid w:val="00A01A27"/>
    <w:rsid w:val="00A01DCB"/>
    <w:rsid w:val="00A01DF7"/>
    <w:rsid w:val="00A02824"/>
    <w:rsid w:val="00A028F6"/>
    <w:rsid w:val="00A0388A"/>
    <w:rsid w:val="00A04780"/>
    <w:rsid w:val="00A049A1"/>
    <w:rsid w:val="00A04BE7"/>
    <w:rsid w:val="00A054A3"/>
    <w:rsid w:val="00A060D9"/>
    <w:rsid w:val="00A06C98"/>
    <w:rsid w:val="00A07211"/>
    <w:rsid w:val="00A10259"/>
    <w:rsid w:val="00A11458"/>
    <w:rsid w:val="00A11AF0"/>
    <w:rsid w:val="00A12784"/>
    <w:rsid w:val="00A133DF"/>
    <w:rsid w:val="00A13443"/>
    <w:rsid w:val="00A13F1F"/>
    <w:rsid w:val="00A14700"/>
    <w:rsid w:val="00A14744"/>
    <w:rsid w:val="00A16119"/>
    <w:rsid w:val="00A167A5"/>
    <w:rsid w:val="00A16FE0"/>
    <w:rsid w:val="00A20CE0"/>
    <w:rsid w:val="00A20F46"/>
    <w:rsid w:val="00A21937"/>
    <w:rsid w:val="00A21C7A"/>
    <w:rsid w:val="00A23BC5"/>
    <w:rsid w:val="00A24430"/>
    <w:rsid w:val="00A247CC"/>
    <w:rsid w:val="00A24F32"/>
    <w:rsid w:val="00A251FC"/>
    <w:rsid w:val="00A25ECF"/>
    <w:rsid w:val="00A26765"/>
    <w:rsid w:val="00A31713"/>
    <w:rsid w:val="00A329E2"/>
    <w:rsid w:val="00A34BF7"/>
    <w:rsid w:val="00A35182"/>
    <w:rsid w:val="00A35E98"/>
    <w:rsid w:val="00A3602E"/>
    <w:rsid w:val="00A364CF"/>
    <w:rsid w:val="00A36F6A"/>
    <w:rsid w:val="00A40189"/>
    <w:rsid w:val="00A407E5"/>
    <w:rsid w:val="00A40FC5"/>
    <w:rsid w:val="00A40FD8"/>
    <w:rsid w:val="00A419E5"/>
    <w:rsid w:val="00A42E70"/>
    <w:rsid w:val="00A4329C"/>
    <w:rsid w:val="00A43409"/>
    <w:rsid w:val="00A446E9"/>
    <w:rsid w:val="00A44AD3"/>
    <w:rsid w:val="00A44AE6"/>
    <w:rsid w:val="00A45779"/>
    <w:rsid w:val="00A45A89"/>
    <w:rsid w:val="00A4687B"/>
    <w:rsid w:val="00A46DD8"/>
    <w:rsid w:val="00A473AD"/>
    <w:rsid w:val="00A4753C"/>
    <w:rsid w:val="00A476B2"/>
    <w:rsid w:val="00A47C37"/>
    <w:rsid w:val="00A501BE"/>
    <w:rsid w:val="00A5062B"/>
    <w:rsid w:val="00A509CB"/>
    <w:rsid w:val="00A50A15"/>
    <w:rsid w:val="00A5193E"/>
    <w:rsid w:val="00A51CE5"/>
    <w:rsid w:val="00A51E0A"/>
    <w:rsid w:val="00A51F2C"/>
    <w:rsid w:val="00A52018"/>
    <w:rsid w:val="00A52B2F"/>
    <w:rsid w:val="00A531D7"/>
    <w:rsid w:val="00A5388F"/>
    <w:rsid w:val="00A53ED5"/>
    <w:rsid w:val="00A54B21"/>
    <w:rsid w:val="00A54DEF"/>
    <w:rsid w:val="00A602DB"/>
    <w:rsid w:val="00A60958"/>
    <w:rsid w:val="00A609B7"/>
    <w:rsid w:val="00A60ADE"/>
    <w:rsid w:val="00A60AEA"/>
    <w:rsid w:val="00A615B3"/>
    <w:rsid w:val="00A615CD"/>
    <w:rsid w:val="00A61B53"/>
    <w:rsid w:val="00A6206D"/>
    <w:rsid w:val="00A620C6"/>
    <w:rsid w:val="00A62419"/>
    <w:rsid w:val="00A62EF5"/>
    <w:rsid w:val="00A6325A"/>
    <w:rsid w:val="00A63BCC"/>
    <w:rsid w:val="00A6408C"/>
    <w:rsid w:val="00A6440E"/>
    <w:rsid w:val="00A645D8"/>
    <w:rsid w:val="00A6489E"/>
    <w:rsid w:val="00A6573C"/>
    <w:rsid w:val="00A65861"/>
    <w:rsid w:val="00A65ABF"/>
    <w:rsid w:val="00A65E4B"/>
    <w:rsid w:val="00A66D1B"/>
    <w:rsid w:val="00A6722C"/>
    <w:rsid w:val="00A6746A"/>
    <w:rsid w:val="00A675E9"/>
    <w:rsid w:val="00A67688"/>
    <w:rsid w:val="00A701CB"/>
    <w:rsid w:val="00A70294"/>
    <w:rsid w:val="00A7062D"/>
    <w:rsid w:val="00A70824"/>
    <w:rsid w:val="00A71CD0"/>
    <w:rsid w:val="00A720E0"/>
    <w:rsid w:val="00A722D5"/>
    <w:rsid w:val="00A73275"/>
    <w:rsid w:val="00A73449"/>
    <w:rsid w:val="00A735DE"/>
    <w:rsid w:val="00A7360A"/>
    <w:rsid w:val="00A741D8"/>
    <w:rsid w:val="00A74CD8"/>
    <w:rsid w:val="00A763EB"/>
    <w:rsid w:val="00A7652F"/>
    <w:rsid w:val="00A7751A"/>
    <w:rsid w:val="00A77710"/>
    <w:rsid w:val="00A80884"/>
    <w:rsid w:val="00A81104"/>
    <w:rsid w:val="00A81836"/>
    <w:rsid w:val="00A81B27"/>
    <w:rsid w:val="00A82C2B"/>
    <w:rsid w:val="00A8421E"/>
    <w:rsid w:val="00A8471E"/>
    <w:rsid w:val="00A850AD"/>
    <w:rsid w:val="00A8521C"/>
    <w:rsid w:val="00A86B5C"/>
    <w:rsid w:val="00A86DD8"/>
    <w:rsid w:val="00A87775"/>
    <w:rsid w:val="00A90743"/>
    <w:rsid w:val="00A9262F"/>
    <w:rsid w:val="00A92D3F"/>
    <w:rsid w:val="00A92F96"/>
    <w:rsid w:val="00A92FC1"/>
    <w:rsid w:val="00A93197"/>
    <w:rsid w:val="00A937D3"/>
    <w:rsid w:val="00A938B8"/>
    <w:rsid w:val="00A94054"/>
    <w:rsid w:val="00A9569D"/>
    <w:rsid w:val="00A95AF6"/>
    <w:rsid w:val="00A95DE4"/>
    <w:rsid w:val="00A95E8A"/>
    <w:rsid w:val="00A96142"/>
    <w:rsid w:val="00A97565"/>
    <w:rsid w:val="00A97EBA"/>
    <w:rsid w:val="00AA199D"/>
    <w:rsid w:val="00AA3354"/>
    <w:rsid w:val="00AA3CCC"/>
    <w:rsid w:val="00AA41CA"/>
    <w:rsid w:val="00AA4CA4"/>
    <w:rsid w:val="00AA60AF"/>
    <w:rsid w:val="00AA628C"/>
    <w:rsid w:val="00AA63E2"/>
    <w:rsid w:val="00AA6478"/>
    <w:rsid w:val="00AA66D9"/>
    <w:rsid w:val="00AA6BE6"/>
    <w:rsid w:val="00AA712C"/>
    <w:rsid w:val="00AA7C12"/>
    <w:rsid w:val="00AA7CB8"/>
    <w:rsid w:val="00AB0187"/>
    <w:rsid w:val="00AB0BBB"/>
    <w:rsid w:val="00AB0D4F"/>
    <w:rsid w:val="00AB13F3"/>
    <w:rsid w:val="00AB1797"/>
    <w:rsid w:val="00AB2055"/>
    <w:rsid w:val="00AB2092"/>
    <w:rsid w:val="00AB232C"/>
    <w:rsid w:val="00AB3CA1"/>
    <w:rsid w:val="00AB4174"/>
    <w:rsid w:val="00AB4270"/>
    <w:rsid w:val="00AB4C0D"/>
    <w:rsid w:val="00AB4CBB"/>
    <w:rsid w:val="00AB52AF"/>
    <w:rsid w:val="00AB52E4"/>
    <w:rsid w:val="00AB60CC"/>
    <w:rsid w:val="00AB7E08"/>
    <w:rsid w:val="00AB7E35"/>
    <w:rsid w:val="00AC091D"/>
    <w:rsid w:val="00AC0E7C"/>
    <w:rsid w:val="00AC1469"/>
    <w:rsid w:val="00AC17A1"/>
    <w:rsid w:val="00AC21B3"/>
    <w:rsid w:val="00AC29A0"/>
    <w:rsid w:val="00AC29AC"/>
    <w:rsid w:val="00AC39F6"/>
    <w:rsid w:val="00AC3BF5"/>
    <w:rsid w:val="00AC3CCF"/>
    <w:rsid w:val="00AC5018"/>
    <w:rsid w:val="00AC5238"/>
    <w:rsid w:val="00AC5DA9"/>
    <w:rsid w:val="00AC6CAE"/>
    <w:rsid w:val="00AC714A"/>
    <w:rsid w:val="00AC7A66"/>
    <w:rsid w:val="00AC7BEE"/>
    <w:rsid w:val="00AD062F"/>
    <w:rsid w:val="00AD121E"/>
    <w:rsid w:val="00AD141B"/>
    <w:rsid w:val="00AD1CF3"/>
    <w:rsid w:val="00AD244D"/>
    <w:rsid w:val="00AD29D5"/>
    <w:rsid w:val="00AD2CD8"/>
    <w:rsid w:val="00AD488D"/>
    <w:rsid w:val="00AD4B3F"/>
    <w:rsid w:val="00AD5972"/>
    <w:rsid w:val="00AD6B58"/>
    <w:rsid w:val="00AD6D11"/>
    <w:rsid w:val="00AD75AC"/>
    <w:rsid w:val="00AE1CFF"/>
    <w:rsid w:val="00AE2498"/>
    <w:rsid w:val="00AE3137"/>
    <w:rsid w:val="00AE3B84"/>
    <w:rsid w:val="00AE495A"/>
    <w:rsid w:val="00AE4CE0"/>
    <w:rsid w:val="00AE564E"/>
    <w:rsid w:val="00AE5B14"/>
    <w:rsid w:val="00AE5B2F"/>
    <w:rsid w:val="00AE77D1"/>
    <w:rsid w:val="00AE7E4F"/>
    <w:rsid w:val="00AF0F70"/>
    <w:rsid w:val="00AF17C3"/>
    <w:rsid w:val="00AF29CE"/>
    <w:rsid w:val="00AF2F67"/>
    <w:rsid w:val="00AF38C7"/>
    <w:rsid w:val="00AF3E2A"/>
    <w:rsid w:val="00AF5884"/>
    <w:rsid w:val="00AF5AC3"/>
    <w:rsid w:val="00AF6647"/>
    <w:rsid w:val="00AF67D0"/>
    <w:rsid w:val="00AF7414"/>
    <w:rsid w:val="00AF7B48"/>
    <w:rsid w:val="00AF7C5A"/>
    <w:rsid w:val="00AF7D90"/>
    <w:rsid w:val="00B0009C"/>
    <w:rsid w:val="00B007A6"/>
    <w:rsid w:val="00B00B75"/>
    <w:rsid w:val="00B01714"/>
    <w:rsid w:val="00B0315F"/>
    <w:rsid w:val="00B038F5"/>
    <w:rsid w:val="00B045BE"/>
    <w:rsid w:val="00B0487F"/>
    <w:rsid w:val="00B053BC"/>
    <w:rsid w:val="00B0593A"/>
    <w:rsid w:val="00B05EC4"/>
    <w:rsid w:val="00B07ACD"/>
    <w:rsid w:val="00B10275"/>
    <w:rsid w:val="00B108D1"/>
    <w:rsid w:val="00B10D32"/>
    <w:rsid w:val="00B10E23"/>
    <w:rsid w:val="00B11467"/>
    <w:rsid w:val="00B11DCC"/>
    <w:rsid w:val="00B12C65"/>
    <w:rsid w:val="00B13803"/>
    <w:rsid w:val="00B13881"/>
    <w:rsid w:val="00B13D8B"/>
    <w:rsid w:val="00B15683"/>
    <w:rsid w:val="00B15C29"/>
    <w:rsid w:val="00B15CD0"/>
    <w:rsid w:val="00B15D7D"/>
    <w:rsid w:val="00B1620A"/>
    <w:rsid w:val="00B16D4F"/>
    <w:rsid w:val="00B16E8B"/>
    <w:rsid w:val="00B17439"/>
    <w:rsid w:val="00B208A2"/>
    <w:rsid w:val="00B21352"/>
    <w:rsid w:val="00B214A8"/>
    <w:rsid w:val="00B21579"/>
    <w:rsid w:val="00B2160A"/>
    <w:rsid w:val="00B22225"/>
    <w:rsid w:val="00B22F53"/>
    <w:rsid w:val="00B237D7"/>
    <w:rsid w:val="00B2441C"/>
    <w:rsid w:val="00B26518"/>
    <w:rsid w:val="00B26532"/>
    <w:rsid w:val="00B26BBE"/>
    <w:rsid w:val="00B277E9"/>
    <w:rsid w:val="00B278DB"/>
    <w:rsid w:val="00B3096E"/>
    <w:rsid w:val="00B30AFE"/>
    <w:rsid w:val="00B312D7"/>
    <w:rsid w:val="00B31630"/>
    <w:rsid w:val="00B3361D"/>
    <w:rsid w:val="00B33851"/>
    <w:rsid w:val="00B33882"/>
    <w:rsid w:val="00B338A5"/>
    <w:rsid w:val="00B33ED8"/>
    <w:rsid w:val="00B359FB"/>
    <w:rsid w:val="00B36158"/>
    <w:rsid w:val="00B3638D"/>
    <w:rsid w:val="00B36646"/>
    <w:rsid w:val="00B3668E"/>
    <w:rsid w:val="00B37ED1"/>
    <w:rsid w:val="00B413B8"/>
    <w:rsid w:val="00B41435"/>
    <w:rsid w:val="00B41679"/>
    <w:rsid w:val="00B41A7F"/>
    <w:rsid w:val="00B41C1D"/>
    <w:rsid w:val="00B41EA3"/>
    <w:rsid w:val="00B420B2"/>
    <w:rsid w:val="00B42517"/>
    <w:rsid w:val="00B42D27"/>
    <w:rsid w:val="00B43608"/>
    <w:rsid w:val="00B43DF5"/>
    <w:rsid w:val="00B44C68"/>
    <w:rsid w:val="00B44FEC"/>
    <w:rsid w:val="00B4506A"/>
    <w:rsid w:val="00B45238"/>
    <w:rsid w:val="00B45559"/>
    <w:rsid w:val="00B45DD3"/>
    <w:rsid w:val="00B45E39"/>
    <w:rsid w:val="00B45FEA"/>
    <w:rsid w:val="00B46506"/>
    <w:rsid w:val="00B46837"/>
    <w:rsid w:val="00B47124"/>
    <w:rsid w:val="00B47E43"/>
    <w:rsid w:val="00B500DF"/>
    <w:rsid w:val="00B50885"/>
    <w:rsid w:val="00B50A08"/>
    <w:rsid w:val="00B511ED"/>
    <w:rsid w:val="00B51B00"/>
    <w:rsid w:val="00B53615"/>
    <w:rsid w:val="00B56FDF"/>
    <w:rsid w:val="00B5796A"/>
    <w:rsid w:val="00B57D22"/>
    <w:rsid w:val="00B57FC9"/>
    <w:rsid w:val="00B609CD"/>
    <w:rsid w:val="00B61081"/>
    <w:rsid w:val="00B6119E"/>
    <w:rsid w:val="00B61475"/>
    <w:rsid w:val="00B61894"/>
    <w:rsid w:val="00B625FA"/>
    <w:rsid w:val="00B6267F"/>
    <w:rsid w:val="00B627D4"/>
    <w:rsid w:val="00B63417"/>
    <w:rsid w:val="00B63E64"/>
    <w:rsid w:val="00B6496F"/>
    <w:rsid w:val="00B64AF4"/>
    <w:rsid w:val="00B65194"/>
    <w:rsid w:val="00B65372"/>
    <w:rsid w:val="00B65D84"/>
    <w:rsid w:val="00B661F8"/>
    <w:rsid w:val="00B66553"/>
    <w:rsid w:val="00B67893"/>
    <w:rsid w:val="00B6790F"/>
    <w:rsid w:val="00B70390"/>
    <w:rsid w:val="00B7066F"/>
    <w:rsid w:val="00B709B4"/>
    <w:rsid w:val="00B70EEF"/>
    <w:rsid w:val="00B7177E"/>
    <w:rsid w:val="00B7183E"/>
    <w:rsid w:val="00B720B2"/>
    <w:rsid w:val="00B72170"/>
    <w:rsid w:val="00B7217C"/>
    <w:rsid w:val="00B72FBC"/>
    <w:rsid w:val="00B73590"/>
    <w:rsid w:val="00B75293"/>
    <w:rsid w:val="00B757EC"/>
    <w:rsid w:val="00B760AA"/>
    <w:rsid w:val="00B761CB"/>
    <w:rsid w:val="00B77253"/>
    <w:rsid w:val="00B772D9"/>
    <w:rsid w:val="00B80C3E"/>
    <w:rsid w:val="00B80E97"/>
    <w:rsid w:val="00B819F7"/>
    <w:rsid w:val="00B81DCF"/>
    <w:rsid w:val="00B827F9"/>
    <w:rsid w:val="00B8281D"/>
    <w:rsid w:val="00B82B20"/>
    <w:rsid w:val="00B83043"/>
    <w:rsid w:val="00B84B69"/>
    <w:rsid w:val="00B85630"/>
    <w:rsid w:val="00B85AB8"/>
    <w:rsid w:val="00B85AC3"/>
    <w:rsid w:val="00B864D2"/>
    <w:rsid w:val="00B864F6"/>
    <w:rsid w:val="00B8759B"/>
    <w:rsid w:val="00B90043"/>
    <w:rsid w:val="00B904C0"/>
    <w:rsid w:val="00B90576"/>
    <w:rsid w:val="00B9089D"/>
    <w:rsid w:val="00B91609"/>
    <w:rsid w:val="00B917D6"/>
    <w:rsid w:val="00B9264A"/>
    <w:rsid w:val="00B9291D"/>
    <w:rsid w:val="00B93435"/>
    <w:rsid w:val="00B943F4"/>
    <w:rsid w:val="00B94A90"/>
    <w:rsid w:val="00B94BFD"/>
    <w:rsid w:val="00B95D88"/>
    <w:rsid w:val="00B974C7"/>
    <w:rsid w:val="00B9764F"/>
    <w:rsid w:val="00BA0252"/>
    <w:rsid w:val="00BA0389"/>
    <w:rsid w:val="00BA0B37"/>
    <w:rsid w:val="00BA0D98"/>
    <w:rsid w:val="00BA0DDE"/>
    <w:rsid w:val="00BA1159"/>
    <w:rsid w:val="00BA156F"/>
    <w:rsid w:val="00BA1F99"/>
    <w:rsid w:val="00BA26CD"/>
    <w:rsid w:val="00BA2D45"/>
    <w:rsid w:val="00BA37C5"/>
    <w:rsid w:val="00BA3C55"/>
    <w:rsid w:val="00BA3CC4"/>
    <w:rsid w:val="00BA3FE3"/>
    <w:rsid w:val="00BA46BA"/>
    <w:rsid w:val="00BA6106"/>
    <w:rsid w:val="00BA7B8F"/>
    <w:rsid w:val="00BA7C48"/>
    <w:rsid w:val="00BB0083"/>
    <w:rsid w:val="00BB06D3"/>
    <w:rsid w:val="00BB0B5B"/>
    <w:rsid w:val="00BB1822"/>
    <w:rsid w:val="00BB1B68"/>
    <w:rsid w:val="00BB3DBE"/>
    <w:rsid w:val="00BB4AF1"/>
    <w:rsid w:val="00BB63A1"/>
    <w:rsid w:val="00BB7083"/>
    <w:rsid w:val="00BB716E"/>
    <w:rsid w:val="00BB762F"/>
    <w:rsid w:val="00BB7EE2"/>
    <w:rsid w:val="00BC02DA"/>
    <w:rsid w:val="00BC05D0"/>
    <w:rsid w:val="00BC0A0F"/>
    <w:rsid w:val="00BC0B05"/>
    <w:rsid w:val="00BC0EF2"/>
    <w:rsid w:val="00BC1813"/>
    <w:rsid w:val="00BC18E9"/>
    <w:rsid w:val="00BC1B00"/>
    <w:rsid w:val="00BC2419"/>
    <w:rsid w:val="00BC253E"/>
    <w:rsid w:val="00BC257E"/>
    <w:rsid w:val="00BC2824"/>
    <w:rsid w:val="00BC2EA5"/>
    <w:rsid w:val="00BC36B5"/>
    <w:rsid w:val="00BC4185"/>
    <w:rsid w:val="00BC48F3"/>
    <w:rsid w:val="00BC4B73"/>
    <w:rsid w:val="00BC4DBF"/>
    <w:rsid w:val="00BC55EE"/>
    <w:rsid w:val="00BC59B4"/>
    <w:rsid w:val="00BC5E54"/>
    <w:rsid w:val="00BC5F11"/>
    <w:rsid w:val="00BC5F8F"/>
    <w:rsid w:val="00BC61C0"/>
    <w:rsid w:val="00BC633C"/>
    <w:rsid w:val="00BC655B"/>
    <w:rsid w:val="00BC7496"/>
    <w:rsid w:val="00BD018C"/>
    <w:rsid w:val="00BD1640"/>
    <w:rsid w:val="00BD3046"/>
    <w:rsid w:val="00BD3EF0"/>
    <w:rsid w:val="00BD4754"/>
    <w:rsid w:val="00BD4D8A"/>
    <w:rsid w:val="00BD5102"/>
    <w:rsid w:val="00BD517F"/>
    <w:rsid w:val="00BD57DF"/>
    <w:rsid w:val="00BD6364"/>
    <w:rsid w:val="00BD690D"/>
    <w:rsid w:val="00BD76A1"/>
    <w:rsid w:val="00BD7E2C"/>
    <w:rsid w:val="00BE08F3"/>
    <w:rsid w:val="00BE0DAF"/>
    <w:rsid w:val="00BE0EC7"/>
    <w:rsid w:val="00BE0F54"/>
    <w:rsid w:val="00BE1592"/>
    <w:rsid w:val="00BE1913"/>
    <w:rsid w:val="00BE1AB2"/>
    <w:rsid w:val="00BE348C"/>
    <w:rsid w:val="00BE37C8"/>
    <w:rsid w:val="00BE408B"/>
    <w:rsid w:val="00BE47DC"/>
    <w:rsid w:val="00BE4A03"/>
    <w:rsid w:val="00BE4A2F"/>
    <w:rsid w:val="00BE4BA6"/>
    <w:rsid w:val="00BE566A"/>
    <w:rsid w:val="00BE6489"/>
    <w:rsid w:val="00BE6507"/>
    <w:rsid w:val="00BE75A1"/>
    <w:rsid w:val="00BE76DB"/>
    <w:rsid w:val="00BE7F89"/>
    <w:rsid w:val="00BF07AA"/>
    <w:rsid w:val="00BF0928"/>
    <w:rsid w:val="00BF12CF"/>
    <w:rsid w:val="00BF161D"/>
    <w:rsid w:val="00BF28B3"/>
    <w:rsid w:val="00BF3E99"/>
    <w:rsid w:val="00BF43D8"/>
    <w:rsid w:val="00BF5592"/>
    <w:rsid w:val="00BF61A8"/>
    <w:rsid w:val="00BF684B"/>
    <w:rsid w:val="00C00E80"/>
    <w:rsid w:val="00C01065"/>
    <w:rsid w:val="00C02367"/>
    <w:rsid w:val="00C02E94"/>
    <w:rsid w:val="00C03144"/>
    <w:rsid w:val="00C036B8"/>
    <w:rsid w:val="00C03D3F"/>
    <w:rsid w:val="00C042A0"/>
    <w:rsid w:val="00C044FA"/>
    <w:rsid w:val="00C047B9"/>
    <w:rsid w:val="00C04BA2"/>
    <w:rsid w:val="00C05616"/>
    <w:rsid w:val="00C057D9"/>
    <w:rsid w:val="00C068BE"/>
    <w:rsid w:val="00C06CAB"/>
    <w:rsid w:val="00C07151"/>
    <w:rsid w:val="00C071EF"/>
    <w:rsid w:val="00C0750F"/>
    <w:rsid w:val="00C0761D"/>
    <w:rsid w:val="00C10472"/>
    <w:rsid w:val="00C10C5F"/>
    <w:rsid w:val="00C110F7"/>
    <w:rsid w:val="00C118CF"/>
    <w:rsid w:val="00C1297C"/>
    <w:rsid w:val="00C12DEB"/>
    <w:rsid w:val="00C139C0"/>
    <w:rsid w:val="00C1422C"/>
    <w:rsid w:val="00C1425A"/>
    <w:rsid w:val="00C148FC"/>
    <w:rsid w:val="00C15004"/>
    <w:rsid w:val="00C15872"/>
    <w:rsid w:val="00C15DCE"/>
    <w:rsid w:val="00C16D76"/>
    <w:rsid w:val="00C16D82"/>
    <w:rsid w:val="00C20116"/>
    <w:rsid w:val="00C20632"/>
    <w:rsid w:val="00C20E04"/>
    <w:rsid w:val="00C21684"/>
    <w:rsid w:val="00C21A4F"/>
    <w:rsid w:val="00C22267"/>
    <w:rsid w:val="00C2230D"/>
    <w:rsid w:val="00C2285A"/>
    <w:rsid w:val="00C228C8"/>
    <w:rsid w:val="00C22AE0"/>
    <w:rsid w:val="00C22DF3"/>
    <w:rsid w:val="00C230C4"/>
    <w:rsid w:val="00C2390C"/>
    <w:rsid w:val="00C23B86"/>
    <w:rsid w:val="00C24F67"/>
    <w:rsid w:val="00C2577C"/>
    <w:rsid w:val="00C25E50"/>
    <w:rsid w:val="00C2662A"/>
    <w:rsid w:val="00C26730"/>
    <w:rsid w:val="00C26F88"/>
    <w:rsid w:val="00C27349"/>
    <w:rsid w:val="00C3023F"/>
    <w:rsid w:val="00C30DD1"/>
    <w:rsid w:val="00C32DD1"/>
    <w:rsid w:val="00C33B60"/>
    <w:rsid w:val="00C34097"/>
    <w:rsid w:val="00C34AA2"/>
    <w:rsid w:val="00C34EF8"/>
    <w:rsid w:val="00C35074"/>
    <w:rsid w:val="00C355AD"/>
    <w:rsid w:val="00C364CF"/>
    <w:rsid w:val="00C36B58"/>
    <w:rsid w:val="00C3711E"/>
    <w:rsid w:val="00C37508"/>
    <w:rsid w:val="00C375CC"/>
    <w:rsid w:val="00C3770A"/>
    <w:rsid w:val="00C37ABE"/>
    <w:rsid w:val="00C37C46"/>
    <w:rsid w:val="00C37F0C"/>
    <w:rsid w:val="00C40040"/>
    <w:rsid w:val="00C40478"/>
    <w:rsid w:val="00C40822"/>
    <w:rsid w:val="00C40CF1"/>
    <w:rsid w:val="00C415AE"/>
    <w:rsid w:val="00C41654"/>
    <w:rsid w:val="00C41870"/>
    <w:rsid w:val="00C42D11"/>
    <w:rsid w:val="00C430C3"/>
    <w:rsid w:val="00C43134"/>
    <w:rsid w:val="00C43A6C"/>
    <w:rsid w:val="00C450E5"/>
    <w:rsid w:val="00C454CA"/>
    <w:rsid w:val="00C45AE3"/>
    <w:rsid w:val="00C45B6C"/>
    <w:rsid w:val="00C45D93"/>
    <w:rsid w:val="00C465C0"/>
    <w:rsid w:val="00C4702D"/>
    <w:rsid w:val="00C47560"/>
    <w:rsid w:val="00C47666"/>
    <w:rsid w:val="00C47A5D"/>
    <w:rsid w:val="00C47B88"/>
    <w:rsid w:val="00C50AA0"/>
    <w:rsid w:val="00C510EB"/>
    <w:rsid w:val="00C5116E"/>
    <w:rsid w:val="00C51ADE"/>
    <w:rsid w:val="00C52136"/>
    <w:rsid w:val="00C52300"/>
    <w:rsid w:val="00C52373"/>
    <w:rsid w:val="00C5351D"/>
    <w:rsid w:val="00C53533"/>
    <w:rsid w:val="00C540F8"/>
    <w:rsid w:val="00C549B4"/>
    <w:rsid w:val="00C55AAA"/>
    <w:rsid w:val="00C55B98"/>
    <w:rsid w:val="00C561D1"/>
    <w:rsid w:val="00C56759"/>
    <w:rsid w:val="00C60A64"/>
    <w:rsid w:val="00C60E3B"/>
    <w:rsid w:val="00C616B3"/>
    <w:rsid w:val="00C626EB"/>
    <w:rsid w:val="00C62F9F"/>
    <w:rsid w:val="00C630A1"/>
    <w:rsid w:val="00C641DE"/>
    <w:rsid w:val="00C65D02"/>
    <w:rsid w:val="00C66265"/>
    <w:rsid w:val="00C663F7"/>
    <w:rsid w:val="00C6649D"/>
    <w:rsid w:val="00C66BD6"/>
    <w:rsid w:val="00C6707C"/>
    <w:rsid w:val="00C6757F"/>
    <w:rsid w:val="00C67D1E"/>
    <w:rsid w:val="00C67D9B"/>
    <w:rsid w:val="00C7077B"/>
    <w:rsid w:val="00C70AF7"/>
    <w:rsid w:val="00C70D0B"/>
    <w:rsid w:val="00C7124D"/>
    <w:rsid w:val="00C71B6B"/>
    <w:rsid w:val="00C71C42"/>
    <w:rsid w:val="00C7236D"/>
    <w:rsid w:val="00C72AB7"/>
    <w:rsid w:val="00C72C75"/>
    <w:rsid w:val="00C7322F"/>
    <w:rsid w:val="00C73AE7"/>
    <w:rsid w:val="00C74361"/>
    <w:rsid w:val="00C74810"/>
    <w:rsid w:val="00C74E41"/>
    <w:rsid w:val="00C767B9"/>
    <w:rsid w:val="00C76AE1"/>
    <w:rsid w:val="00C771AB"/>
    <w:rsid w:val="00C7723C"/>
    <w:rsid w:val="00C772A5"/>
    <w:rsid w:val="00C77B43"/>
    <w:rsid w:val="00C77E02"/>
    <w:rsid w:val="00C8020F"/>
    <w:rsid w:val="00C80EC3"/>
    <w:rsid w:val="00C81891"/>
    <w:rsid w:val="00C81AA3"/>
    <w:rsid w:val="00C81ECB"/>
    <w:rsid w:val="00C82209"/>
    <w:rsid w:val="00C827C9"/>
    <w:rsid w:val="00C82C05"/>
    <w:rsid w:val="00C8300E"/>
    <w:rsid w:val="00C83419"/>
    <w:rsid w:val="00C836CA"/>
    <w:rsid w:val="00C842B1"/>
    <w:rsid w:val="00C8563B"/>
    <w:rsid w:val="00C85832"/>
    <w:rsid w:val="00C85FC4"/>
    <w:rsid w:val="00C863D1"/>
    <w:rsid w:val="00C864C0"/>
    <w:rsid w:val="00C872E8"/>
    <w:rsid w:val="00C8781F"/>
    <w:rsid w:val="00C87AB0"/>
    <w:rsid w:val="00C90630"/>
    <w:rsid w:val="00C90681"/>
    <w:rsid w:val="00C91240"/>
    <w:rsid w:val="00C92453"/>
    <w:rsid w:val="00C9261B"/>
    <w:rsid w:val="00C9289E"/>
    <w:rsid w:val="00C92D46"/>
    <w:rsid w:val="00C93731"/>
    <w:rsid w:val="00C93D75"/>
    <w:rsid w:val="00C94207"/>
    <w:rsid w:val="00C949A3"/>
    <w:rsid w:val="00C95127"/>
    <w:rsid w:val="00C95704"/>
    <w:rsid w:val="00C95CAA"/>
    <w:rsid w:val="00C966DE"/>
    <w:rsid w:val="00C96774"/>
    <w:rsid w:val="00C967A9"/>
    <w:rsid w:val="00C96A29"/>
    <w:rsid w:val="00C96B73"/>
    <w:rsid w:val="00C96BDA"/>
    <w:rsid w:val="00CA042C"/>
    <w:rsid w:val="00CA0520"/>
    <w:rsid w:val="00CA0F08"/>
    <w:rsid w:val="00CA20AC"/>
    <w:rsid w:val="00CA2310"/>
    <w:rsid w:val="00CA24B2"/>
    <w:rsid w:val="00CA2988"/>
    <w:rsid w:val="00CA4014"/>
    <w:rsid w:val="00CA5645"/>
    <w:rsid w:val="00CA5A39"/>
    <w:rsid w:val="00CA603A"/>
    <w:rsid w:val="00CA6041"/>
    <w:rsid w:val="00CA697E"/>
    <w:rsid w:val="00CA729E"/>
    <w:rsid w:val="00CA7B45"/>
    <w:rsid w:val="00CA7F62"/>
    <w:rsid w:val="00CB000D"/>
    <w:rsid w:val="00CB02D3"/>
    <w:rsid w:val="00CB0826"/>
    <w:rsid w:val="00CB18CC"/>
    <w:rsid w:val="00CB1C6C"/>
    <w:rsid w:val="00CB28DE"/>
    <w:rsid w:val="00CB2DE6"/>
    <w:rsid w:val="00CB34EC"/>
    <w:rsid w:val="00CB35EB"/>
    <w:rsid w:val="00CB4CBE"/>
    <w:rsid w:val="00CB4EBE"/>
    <w:rsid w:val="00CB51E1"/>
    <w:rsid w:val="00CB660F"/>
    <w:rsid w:val="00CB6610"/>
    <w:rsid w:val="00CB69DF"/>
    <w:rsid w:val="00CB6A3E"/>
    <w:rsid w:val="00CB7C3E"/>
    <w:rsid w:val="00CB7F2D"/>
    <w:rsid w:val="00CC11BE"/>
    <w:rsid w:val="00CC1E64"/>
    <w:rsid w:val="00CC2A6D"/>
    <w:rsid w:val="00CC3B1A"/>
    <w:rsid w:val="00CC4338"/>
    <w:rsid w:val="00CC4739"/>
    <w:rsid w:val="00CC5469"/>
    <w:rsid w:val="00CC6003"/>
    <w:rsid w:val="00CC7396"/>
    <w:rsid w:val="00CC7BA8"/>
    <w:rsid w:val="00CD0156"/>
    <w:rsid w:val="00CD020B"/>
    <w:rsid w:val="00CD2874"/>
    <w:rsid w:val="00CD2A88"/>
    <w:rsid w:val="00CD2AC2"/>
    <w:rsid w:val="00CD2CE2"/>
    <w:rsid w:val="00CD320C"/>
    <w:rsid w:val="00CD3251"/>
    <w:rsid w:val="00CD36A6"/>
    <w:rsid w:val="00CD3A77"/>
    <w:rsid w:val="00CD5EB9"/>
    <w:rsid w:val="00CD614B"/>
    <w:rsid w:val="00CD6728"/>
    <w:rsid w:val="00CD6CDB"/>
    <w:rsid w:val="00CD712C"/>
    <w:rsid w:val="00CD71AB"/>
    <w:rsid w:val="00CD7209"/>
    <w:rsid w:val="00CD7801"/>
    <w:rsid w:val="00CE02DE"/>
    <w:rsid w:val="00CE07EE"/>
    <w:rsid w:val="00CE1D55"/>
    <w:rsid w:val="00CE2D76"/>
    <w:rsid w:val="00CE324A"/>
    <w:rsid w:val="00CE3BD3"/>
    <w:rsid w:val="00CE3C57"/>
    <w:rsid w:val="00CE47B4"/>
    <w:rsid w:val="00CE51D3"/>
    <w:rsid w:val="00CE60EF"/>
    <w:rsid w:val="00CE6762"/>
    <w:rsid w:val="00CE6968"/>
    <w:rsid w:val="00CE6B79"/>
    <w:rsid w:val="00CE7444"/>
    <w:rsid w:val="00CE79DD"/>
    <w:rsid w:val="00CF05B5"/>
    <w:rsid w:val="00CF1101"/>
    <w:rsid w:val="00CF191C"/>
    <w:rsid w:val="00CF2316"/>
    <w:rsid w:val="00CF2FD4"/>
    <w:rsid w:val="00CF3ACE"/>
    <w:rsid w:val="00CF3BDA"/>
    <w:rsid w:val="00CF500B"/>
    <w:rsid w:val="00CF5D90"/>
    <w:rsid w:val="00CF79AE"/>
    <w:rsid w:val="00D006DF"/>
    <w:rsid w:val="00D00899"/>
    <w:rsid w:val="00D00A0E"/>
    <w:rsid w:val="00D0134D"/>
    <w:rsid w:val="00D01CA6"/>
    <w:rsid w:val="00D02062"/>
    <w:rsid w:val="00D02537"/>
    <w:rsid w:val="00D02A01"/>
    <w:rsid w:val="00D02E47"/>
    <w:rsid w:val="00D0337E"/>
    <w:rsid w:val="00D034EF"/>
    <w:rsid w:val="00D03A4F"/>
    <w:rsid w:val="00D04643"/>
    <w:rsid w:val="00D05436"/>
    <w:rsid w:val="00D05895"/>
    <w:rsid w:val="00D05D38"/>
    <w:rsid w:val="00D05DD3"/>
    <w:rsid w:val="00D05F3D"/>
    <w:rsid w:val="00D0609F"/>
    <w:rsid w:val="00D06941"/>
    <w:rsid w:val="00D07A7C"/>
    <w:rsid w:val="00D07CA5"/>
    <w:rsid w:val="00D07D5F"/>
    <w:rsid w:val="00D1034B"/>
    <w:rsid w:val="00D1067F"/>
    <w:rsid w:val="00D10CF5"/>
    <w:rsid w:val="00D1116B"/>
    <w:rsid w:val="00D11221"/>
    <w:rsid w:val="00D11C10"/>
    <w:rsid w:val="00D11CF7"/>
    <w:rsid w:val="00D1227A"/>
    <w:rsid w:val="00D13C71"/>
    <w:rsid w:val="00D14B07"/>
    <w:rsid w:val="00D15C32"/>
    <w:rsid w:val="00D15DBA"/>
    <w:rsid w:val="00D1627C"/>
    <w:rsid w:val="00D16F42"/>
    <w:rsid w:val="00D1757B"/>
    <w:rsid w:val="00D178F6"/>
    <w:rsid w:val="00D17A7A"/>
    <w:rsid w:val="00D200A8"/>
    <w:rsid w:val="00D202B5"/>
    <w:rsid w:val="00D20776"/>
    <w:rsid w:val="00D217D9"/>
    <w:rsid w:val="00D21964"/>
    <w:rsid w:val="00D2207F"/>
    <w:rsid w:val="00D22E90"/>
    <w:rsid w:val="00D233B2"/>
    <w:rsid w:val="00D24EE9"/>
    <w:rsid w:val="00D25A41"/>
    <w:rsid w:val="00D25CEA"/>
    <w:rsid w:val="00D26EE2"/>
    <w:rsid w:val="00D27767"/>
    <w:rsid w:val="00D2790F"/>
    <w:rsid w:val="00D27B50"/>
    <w:rsid w:val="00D304FC"/>
    <w:rsid w:val="00D31928"/>
    <w:rsid w:val="00D319C1"/>
    <w:rsid w:val="00D31E31"/>
    <w:rsid w:val="00D33E8C"/>
    <w:rsid w:val="00D34653"/>
    <w:rsid w:val="00D34E65"/>
    <w:rsid w:val="00D34FA9"/>
    <w:rsid w:val="00D35C81"/>
    <w:rsid w:val="00D35CD3"/>
    <w:rsid w:val="00D36A4A"/>
    <w:rsid w:val="00D36A53"/>
    <w:rsid w:val="00D36D14"/>
    <w:rsid w:val="00D37E9A"/>
    <w:rsid w:val="00D406D9"/>
    <w:rsid w:val="00D410AF"/>
    <w:rsid w:val="00D412AA"/>
    <w:rsid w:val="00D42B54"/>
    <w:rsid w:val="00D43121"/>
    <w:rsid w:val="00D437CA"/>
    <w:rsid w:val="00D437DB"/>
    <w:rsid w:val="00D439D3"/>
    <w:rsid w:val="00D43CD0"/>
    <w:rsid w:val="00D44009"/>
    <w:rsid w:val="00D44B62"/>
    <w:rsid w:val="00D469AC"/>
    <w:rsid w:val="00D478A1"/>
    <w:rsid w:val="00D478F5"/>
    <w:rsid w:val="00D50492"/>
    <w:rsid w:val="00D51960"/>
    <w:rsid w:val="00D51DA2"/>
    <w:rsid w:val="00D5231A"/>
    <w:rsid w:val="00D52BD7"/>
    <w:rsid w:val="00D52DA5"/>
    <w:rsid w:val="00D53E6D"/>
    <w:rsid w:val="00D540FB"/>
    <w:rsid w:val="00D546FC"/>
    <w:rsid w:val="00D54AF1"/>
    <w:rsid w:val="00D54DDA"/>
    <w:rsid w:val="00D5512D"/>
    <w:rsid w:val="00D5515C"/>
    <w:rsid w:val="00D55A5C"/>
    <w:rsid w:val="00D55C4D"/>
    <w:rsid w:val="00D57729"/>
    <w:rsid w:val="00D60FC9"/>
    <w:rsid w:val="00D616DF"/>
    <w:rsid w:val="00D61FE5"/>
    <w:rsid w:val="00D6217C"/>
    <w:rsid w:val="00D6242B"/>
    <w:rsid w:val="00D62467"/>
    <w:rsid w:val="00D63013"/>
    <w:rsid w:val="00D6338F"/>
    <w:rsid w:val="00D63CEA"/>
    <w:rsid w:val="00D65B62"/>
    <w:rsid w:val="00D66604"/>
    <w:rsid w:val="00D670D1"/>
    <w:rsid w:val="00D67520"/>
    <w:rsid w:val="00D679AE"/>
    <w:rsid w:val="00D67E98"/>
    <w:rsid w:val="00D70138"/>
    <w:rsid w:val="00D70935"/>
    <w:rsid w:val="00D70D0F"/>
    <w:rsid w:val="00D724B8"/>
    <w:rsid w:val="00D735F3"/>
    <w:rsid w:val="00D7447A"/>
    <w:rsid w:val="00D75559"/>
    <w:rsid w:val="00D755FE"/>
    <w:rsid w:val="00D75732"/>
    <w:rsid w:val="00D75AE1"/>
    <w:rsid w:val="00D75CA9"/>
    <w:rsid w:val="00D75CE5"/>
    <w:rsid w:val="00D76ABF"/>
    <w:rsid w:val="00D77B6D"/>
    <w:rsid w:val="00D77D84"/>
    <w:rsid w:val="00D820DE"/>
    <w:rsid w:val="00D82438"/>
    <w:rsid w:val="00D825D2"/>
    <w:rsid w:val="00D82F50"/>
    <w:rsid w:val="00D83176"/>
    <w:rsid w:val="00D836BB"/>
    <w:rsid w:val="00D83792"/>
    <w:rsid w:val="00D8439A"/>
    <w:rsid w:val="00D85C91"/>
    <w:rsid w:val="00D85D23"/>
    <w:rsid w:val="00D86B38"/>
    <w:rsid w:val="00D86EBC"/>
    <w:rsid w:val="00D8702B"/>
    <w:rsid w:val="00D87258"/>
    <w:rsid w:val="00D87330"/>
    <w:rsid w:val="00D87647"/>
    <w:rsid w:val="00D8765F"/>
    <w:rsid w:val="00D87F78"/>
    <w:rsid w:val="00D9008F"/>
    <w:rsid w:val="00D906CA"/>
    <w:rsid w:val="00D90717"/>
    <w:rsid w:val="00D91665"/>
    <w:rsid w:val="00D921FE"/>
    <w:rsid w:val="00D9223A"/>
    <w:rsid w:val="00D93514"/>
    <w:rsid w:val="00D939E6"/>
    <w:rsid w:val="00D93DBC"/>
    <w:rsid w:val="00D94814"/>
    <w:rsid w:val="00D95193"/>
    <w:rsid w:val="00D9532A"/>
    <w:rsid w:val="00D95467"/>
    <w:rsid w:val="00D95721"/>
    <w:rsid w:val="00D971D2"/>
    <w:rsid w:val="00D97260"/>
    <w:rsid w:val="00D97D27"/>
    <w:rsid w:val="00DA03E6"/>
    <w:rsid w:val="00DA0882"/>
    <w:rsid w:val="00DA1F5B"/>
    <w:rsid w:val="00DA23B8"/>
    <w:rsid w:val="00DA2970"/>
    <w:rsid w:val="00DA2ADA"/>
    <w:rsid w:val="00DA2E89"/>
    <w:rsid w:val="00DA3BA5"/>
    <w:rsid w:val="00DA5553"/>
    <w:rsid w:val="00DA59B8"/>
    <w:rsid w:val="00DA59CB"/>
    <w:rsid w:val="00DA5B80"/>
    <w:rsid w:val="00DA63CB"/>
    <w:rsid w:val="00DA67EA"/>
    <w:rsid w:val="00DA68EC"/>
    <w:rsid w:val="00DA6CFC"/>
    <w:rsid w:val="00DA6FB1"/>
    <w:rsid w:val="00DA7279"/>
    <w:rsid w:val="00DB03EE"/>
    <w:rsid w:val="00DB09B8"/>
    <w:rsid w:val="00DB29B4"/>
    <w:rsid w:val="00DB2DD9"/>
    <w:rsid w:val="00DB3435"/>
    <w:rsid w:val="00DB3745"/>
    <w:rsid w:val="00DB3B85"/>
    <w:rsid w:val="00DB4291"/>
    <w:rsid w:val="00DB42A0"/>
    <w:rsid w:val="00DB4BF1"/>
    <w:rsid w:val="00DB6200"/>
    <w:rsid w:val="00DB6D30"/>
    <w:rsid w:val="00DB6F3B"/>
    <w:rsid w:val="00DB75E2"/>
    <w:rsid w:val="00DB7607"/>
    <w:rsid w:val="00DB7F0B"/>
    <w:rsid w:val="00DC006E"/>
    <w:rsid w:val="00DC11A7"/>
    <w:rsid w:val="00DC2293"/>
    <w:rsid w:val="00DC24FD"/>
    <w:rsid w:val="00DC2B4C"/>
    <w:rsid w:val="00DC32FF"/>
    <w:rsid w:val="00DC3722"/>
    <w:rsid w:val="00DC3813"/>
    <w:rsid w:val="00DC3AB9"/>
    <w:rsid w:val="00DC42A2"/>
    <w:rsid w:val="00DC4E63"/>
    <w:rsid w:val="00DC4E90"/>
    <w:rsid w:val="00DC4ED2"/>
    <w:rsid w:val="00DC5A59"/>
    <w:rsid w:val="00DC5DDB"/>
    <w:rsid w:val="00DC5F1F"/>
    <w:rsid w:val="00DC6093"/>
    <w:rsid w:val="00DC61C4"/>
    <w:rsid w:val="00DC6EA6"/>
    <w:rsid w:val="00DD0714"/>
    <w:rsid w:val="00DD0ABB"/>
    <w:rsid w:val="00DD1105"/>
    <w:rsid w:val="00DD1355"/>
    <w:rsid w:val="00DD26AD"/>
    <w:rsid w:val="00DD2CA3"/>
    <w:rsid w:val="00DD30AA"/>
    <w:rsid w:val="00DD4082"/>
    <w:rsid w:val="00DD442D"/>
    <w:rsid w:val="00DD5409"/>
    <w:rsid w:val="00DD5D1A"/>
    <w:rsid w:val="00DD5E07"/>
    <w:rsid w:val="00DD7459"/>
    <w:rsid w:val="00DD78D8"/>
    <w:rsid w:val="00DE0015"/>
    <w:rsid w:val="00DE15BE"/>
    <w:rsid w:val="00DE19BC"/>
    <w:rsid w:val="00DE20E5"/>
    <w:rsid w:val="00DE3178"/>
    <w:rsid w:val="00DE40AD"/>
    <w:rsid w:val="00DE462E"/>
    <w:rsid w:val="00DE466B"/>
    <w:rsid w:val="00DE4712"/>
    <w:rsid w:val="00DE4A18"/>
    <w:rsid w:val="00DE60C4"/>
    <w:rsid w:val="00DE7887"/>
    <w:rsid w:val="00DE7BD2"/>
    <w:rsid w:val="00DF04ED"/>
    <w:rsid w:val="00DF25DE"/>
    <w:rsid w:val="00DF2E64"/>
    <w:rsid w:val="00DF3766"/>
    <w:rsid w:val="00DF376D"/>
    <w:rsid w:val="00DF3A55"/>
    <w:rsid w:val="00DF3E48"/>
    <w:rsid w:val="00DF428E"/>
    <w:rsid w:val="00DF42D9"/>
    <w:rsid w:val="00DF4CC4"/>
    <w:rsid w:val="00DF5432"/>
    <w:rsid w:val="00DF5CB2"/>
    <w:rsid w:val="00DF63E6"/>
    <w:rsid w:val="00DF6EEF"/>
    <w:rsid w:val="00DF7379"/>
    <w:rsid w:val="00DF756F"/>
    <w:rsid w:val="00DF7BF9"/>
    <w:rsid w:val="00DF7D5D"/>
    <w:rsid w:val="00E010B8"/>
    <w:rsid w:val="00E0121A"/>
    <w:rsid w:val="00E01351"/>
    <w:rsid w:val="00E01635"/>
    <w:rsid w:val="00E01CA7"/>
    <w:rsid w:val="00E01DE1"/>
    <w:rsid w:val="00E023F6"/>
    <w:rsid w:val="00E02BA1"/>
    <w:rsid w:val="00E02C5B"/>
    <w:rsid w:val="00E02D3D"/>
    <w:rsid w:val="00E03153"/>
    <w:rsid w:val="00E04242"/>
    <w:rsid w:val="00E04EE4"/>
    <w:rsid w:val="00E04EFB"/>
    <w:rsid w:val="00E06F11"/>
    <w:rsid w:val="00E06F9A"/>
    <w:rsid w:val="00E0702C"/>
    <w:rsid w:val="00E0768F"/>
    <w:rsid w:val="00E076D0"/>
    <w:rsid w:val="00E07DC5"/>
    <w:rsid w:val="00E07FC9"/>
    <w:rsid w:val="00E10B14"/>
    <w:rsid w:val="00E10D32"/>
    <w:rsid w:val="00E10FD4"/>
    <w:rsid w:val="00E12BCE"/>
    <w:rsid w:val="00E131DC"/>
    <w:rsid w:val="00E139B9"/>
    <w:rsid w:val="00E13D38"/>
    <w:rsid w:val="00E14E1A"/>
    <w:rsid w:val="00E156CA"/>
    <w:rsid w:val="00E16338"/>
    <w:rsid w:val="00E16A94"/>
    <w:rsid w:val="00E16C2B"/>
    <w:rsid w:val="00E172B9"/>
    <w:rsid w:val="00E17911"/>
    <w:rsid w:val="00E202C8"/>
    <w:rsid w:val="00E20870"/>
    <w:rsid w:val="00E20AA7"/>
    <w:rsid w:val="00E20BCE"/>
    <w:rsid w:val="00E20CF2"/>
    <w:rsid w:val="00E215EF"/>
    <w:rsid w:val="00E217B9"/>
    <w:rsid w:val="00E223E7"/>
    <w:rsid w:val="00E230A7"/>
    <w:rsid w:val="00E238FD"/>
    <w:rsid w:val="00E24577"/>
    <w:rsid w:val="00E2492D"/>
    <w:rsid w:val="00E2498F"/>
    <w:rsid w:val="00E25122"/>
    <w:rsid w:val="00E25512"/>
    <w:rsid w:val="00E269FF"/>
    <w:rsid w:val="00E26A95"/>
    <w:rsid w:val="00E26F5F"/>
    <w:rsid w:val="00E27D1D"/>
    <w:rsid w:val="00E304CA"/>
    <w:rsid w:val="00E3073A"/>
    <w:rsid w:val="00E30F90"/>
    <w:rsid w:val="00E310AE"/>
    <w:rsid w:val="00E31EA7"/>
    <w:rsid w:val="00E323BB"/>
    <w:rsid w:val="00E3274E"/>
    <w:rsid w:val="00E32EDE"/>
    <w:rsid w:val="00E33C56"/>
    <w:rsid w:val="00E34A2B"/>
    <w:rsid w:val="00E358F6"/>
    <w:rsid w:val="00E35BBD"/>
    <w:rsid w:val="00E35E4F"/>
    <w:rsid w:val="00E36039"/>
    <w:rsid w:val="00E36D19"/>
    <w:rsid w:val="00E36FA3"/>
    <w:rsid w:val="00E37529"/>
    <w:rsid w:val="00E377F3"/>
    <w:rsid w:val="00E37908"/>
    <w:rsid w:val="00E37F9D"/>
    <w:rsid w:val="00E40494"/>
    <w:rsid w:val="00E405E6"/>
    <w:rsid w:val="00E406BB"/>
    <w:rsid w:val="00E408D6"/>
    <w:rsid w:val="00E40EFB"/>
    <w:rsid w:val="00E417FC"/>
    <w:rsid w:val="00E41A25"/>
    <w:rsid w:val="00E41CAA"/>
    <w:rsid w:val="00E426BF"/>
    <w:rsid w:val="00E42919"/>
    <w:rsid w:val="00E42A37"/>
    <w:rsid w:val="00E42D62"/>
    <w:rsid w:val="00E42D9F"/>
    <w:rsid w:val="00E43845"/>
    <w:rsid w:val="00E43B5A"/>
    <w:rsid w:val="00E448C2"/>
    <w:rsid w:val="00E45873"/>
    <w:rsid w:val="00E45CA2"/>
    <w:rsid w:val="00E45DEA"/>
    <w:rsid w:val="00E462A1"/>
    <w:rsid w:val="00E46A9C"/>
    <w:rsid w:val="00E46ADB"/>
    <w:rsid w:val="00E47DE7"/>
    <w:rsid w:val="00E500DC"/>
    <w:rsid w:val="00E503FC"/>
    <w:rsid w:val="00E5111D"/>
    <w:rsid w:val="00E51BBF"/>
    <w:rsid w:val="00E52002"/>
    <w:rsid w:val="00E5264B"/>
    <w:rsid w:val="00E52AF7"/>
    <w:rsid w:val="00E52BFA"/>
    <w:rsid w:val="00E53391"/>
    <w:rsid w:val="00E53C67"/>
    <w:rsid w:val="00E5437D"/>
    <w:rsid w:val="00E54465"/>
    <w:rsid w:val="00E54B2E"/>
    <w:rsid w:val="00E551D1"/>
    <w:rsid w:val="00E56303"/>
    <w:rsid w:val="00E56E37"/>
    <w:rsid w:val="00E608EE"/>
    <w:rsid w:val="00E61475"/>
    <w:rsid w:val="00E61AFF"/>
    <w:rsid w:val="00E63471"/>
    <w:rsid w:val="00E63894"/>
    <w:rsid w:val="00E638CF"/>
    <w:rsid w:val="00E64A73"/>
    <w:rsid w:val="00E6526B"/>
    <w:rsid w:val="00E6555F"/>
    <w:rsid w:val="00E656C6"/>
    <w:rsid w:val="00E65BA0"/>
    <w:rsid w:val="00E66297"/>
    <w:rsid w:val="00E664CD"/>
    <w:rsid w:val="00E66760"/>
    <w:rsid w:val="00E671D6"/>
    <w:rsid w:val="00E67E7A"/>
    <w:rsid w:val="00E67F4E"/>
    <w:rsid w:val="00E712CD"/>
    <w:rsid w:val="00E71FFD"/>
    <w:rsid w:val="00E72B4F"/>
    <w:rsid w:val="00E73323"/>
    <w:rsid w:val="00E73DFC"/>
    <w:rsid w:val="00E7462C"/>
    <w:rsid w:val="00E746D7"/>
    <w:rsid w:val="00E749E5"/>
    <w:rsid w:val="00E74F17"/>
    <w:rsid w:val="00E753D3"/>
    <w:rsid w:val="00E76986"/>
    <w:rsid w:val="00E76A67"/>
    <w:rsid w:val="00E77170"/>
    <w:rsid w:val="00E7753F"/>
    <w:rsid w:val="00E77784"/>
    <w:rsid w:val="00E77969"/>
    <w:rsid w:val="00E77F70"/>
    <w:rsid w:val="00E8012E"/>
    <w:rsid w:val="00E807B5"/>
    <w:rsid w:val="00E81A13"/>
    <w:rsid w:val="00E823DF"/>
    <w:rsid w:val="00E82A38"/>
    <w:rsid w:val="00E83051"/>
    <w:rsid w:val="00E8321A"/>
    <w:rsid w:val="00E833CF"/>
    <w:rsid w:val="00E83B8C"/>
    <w:rsid w:val="00E83EB8"/>
    <w:rsid w:val="00E84555"/>
    <w:rsid w:val="00E845C0"/>
    <w:rsid w:val="00E84AAD"/>
    <w:rsid w:val="00E84D6C"/>
    <w:rsid w:val="00E85084"/>
    <w:rsid w:val="00E850E7"/>
    <w:rsid w:val="00E85193"/>
    <w:rsid w:val="00E85988"/>
    <w:rsid w:val="00E85D44"/>
    <w:rsid w:val="00E85EA9"/>
    <w:rsid w:val="00E87549"/>
    <w:rsid w:val="00E90A0A"/>
    <w:rsid w:val="00E90A76"/>
    <w:rsid w:val="00E90BA9"/>
    <w:rsid w:val="00E91AAE"/>
    <w:rsid w:val="00E92C1D"/>
    <w:rsid w:val="00E92CF3"/>
    <w:rsid w:val="00E9407F"/>
    <w:rsid w:val="00E94134"/>
    <w:rsid w:val="00E946B8"/>
    <w:rsid w:val="00E94C19"/>
    <w:rsid w:val="00E95962"/>
    <w:rsid w:val="00E95B2E"/>
    <w:rsid w:val="00E9629D"/>
    <w:rsid w:val="00E9657F"/>
    <w:rsid w:val="00E96DB6"/>
    <w:rsid w:val="00E96E6B"/>
    <w:rsid w:val="00E96FC9"/>
    <w:rsid w:val="00E971A2"/>
    <w:rsid w:val="00E976A8"/>
    <w:rsid w:val="00EA279F"/>
    <w:rsid w:val="00EA3FFB"/>
    <w:rsid w:val="00EA4629"/>
    <w:rsid w:val="00EA4645"/>
    <w:rsid w:val="00EA4757"/>
    <w:rsid w:val="00EA47DF"/>
    <w:rsid w:val="00EA4B9B"/>
    <w:rsid w:val="00EA5DB0"/>
    <w:rsid w:val="00EA63D9"/>
    <w:rsid w:val="00EA7060"/>
    <w:rsid w:val="00EA7ABE"/>
    <w:rsid w:val="00EB02C0"/>
    <w:rsid w:val="00EB0328"/>
    <w:rsid w:val="00EB0F07"/>
    <w:rsid w:val="00EB1CAC"/>
    <w:rsid w:val="00EB1CD1"/>
    <w:rsid w:val="00EB2A4C"/>
    <w:rsid w:val="00EB302E"/>
    <w:rsid w:val="00EB383F"/>
    <w:rsid w:val="00EB3AF6"/>
    <w:rsid w:val="00EB4662"/>
    <w:rsid w:val="00EB4C96"/>
    <w:rsid w:val="00EB5596"/>
    <w:rsid w:val="00EB5AA0"/>
    <w:rsid w:val="00EB72DA"/>
    <w:rsid w:val="00EB7A53"/>
    <w:rsid w:val="00EC0355"/>
    <w:rsid w:val="00EC0A84"/>
    <w:rsid w:val="00EC0CBB"/>
    <w:rsid w:val="00EC1528"/>
    <w:rsid w:val="00EC2526"/>
    <w:rsid w:val="00EC2F0B"/>
    <w:rsid w:val="00EC3369"/>
    <w:rsid w:val="00EC3A06"/>
    <w:rsid w:val="00EC4D5E"/>
    <w:rsid w:val="00EC50C8"/>
    <w:rsid w:val="00EC5182"/>
    <w:rsid w:val="00EC6345"/>
    <w:rsid w:val="00EC6376"/>
    <w:rsid w:val="00EC6503"/>
    <w:rsid w:val="00EC66DA"/>
    <w:rsid w:val="00EC6ACD"/>
    <w:rsid w:val="00EC6DD0"/>
    <w:rsid w:val="00EC74C8"/>
    <w:rsid w:val="00EC75F7"/>
    <w:rsid w:val="00ED00D6"/>
    <w:rsid w:val="00ED0199"/>
    <w:rsid w:val="00ED0551"/>
    <w:rsid w:val="00ED0788"/>
    <w:rsid w:val="00ED07F7"/>
    <w:rsid w:val="00ED14E3"/>
    <w:rsid w:val="00ED19F9"/>
    <w:rsid w:val="00ED1C73"/>
    <w:rsid w:val="00ED214A"/>
    <w:rsid w:val="00ED25C3"/>
    <w:rsid w:val="00ED2AA7"/>
    <w:rsid w:val="00ED358F"/>
    <w:rsid w:val="00ED37D3"/>
    <w:rsid w:val="00ED40AE"/>
    <w:rsid w:val="00ED4312"/>
    <w:rsid w:val="00ED4BCB"/>
    <w:rsid w:val="00ED4DA1"/>
    <w:rsid w:val="00ED4F75"/>
    <w:rsid w:val="00ED5E21"/>
    <w:rsid w:val="00ED6A11"/>
    <w:rsid w:val="00ED79F8"/>
    <w:rsid w:val="00EE031F"/>
    <w:rsid w:val="00EE0B6F"/>
    <w:rsid w:val="00EE0E6E"/>
    <w:rsid w:val="00EE28F8"/>
    <w:rsid w:val="00EE2CA2"/>
    <w:rsid w:val="00EE30CD"/>
    <w:rsid w:val="00EE32AA"/>
    <w:rsid w:val="00EE442F"/>
    <w:rsid w:val="00EE4971"/>
    <w:rsid w:val="00EE55BC"/>
    <w:rsid w:val="00EE5A32"/>
    <w:rsid w:val="00EE5CDD"/>
    <w:rsid w:val="00EE5D67"/>
    <w:rsid w:val="00EE5F71"/>
    <w:rsid w:val="00EE6048"/>
    <w:rsid w:val="00EF06EF"/>
    <w:rsid w:val="00EF0DBB"/>
    <w:rsid w:val="00EF0FC4"/>
    <w:rsid w:val="00EF1D00"/>
    <w:rsid w:val="00EF1F91"/>
    <w:rsid w:val="00EF1FA2"/>
    <w:rsid w:val="00EF20C4"/>
    <w:rsid w:val="00EF2DAC"/>
    <w:rsid w:val="00EF32B5"/>
    <w:rsid w:val="00EF3D72"/>
    <w:rsid w:val="00EF3DAC"/>
    <w:rsid w:val="00EF68FE"/>
    <w:rsid w:val="00EF6F99"/>
    <w:rsid w:val="00EF77C9"/>
    <w:rsid w:val="00EF7AB1"/>
    <w:rsid w:val="00F00184"/>
    <w:rsid w:val="00F0135E"/>
    <w:rsid w:val="00F01A4B"/>
    <w:rsid w:val="00F02224"/>
    <w:rsid w:val="00F02A29"/>
    <w:rsid w:val="00F02AC3"/>
    <w:rsid w:val="00F02CC9"/>
    <w:rsid w:val="00F035F7"/>
    <w:rsid w:val="00F03DA3"/>
    <w:rsid w:val="00F042C9"/>
    <w:rsid w:val="00F04DF0"/>
    <w:rsid w:val="00F0526E"/>
    <w:rsid w:val="00F05581"/>
    <w:rsid w:val="00F05AD6"/>
    <w:rsid w:val="00F05D9A"/>
    <w:rsid w:val="00F05F2A"/>
    <w:rsid w:val="00F06CCA"/>
    <w:rsid w:val="00F06DFF"/>
    <w:rsid w:val="00F06F0B"/>
    <w:rsid w:val="00F07229"/>
    <w:rsid w:val="00F074E3"/>
    <w:rsid w:val="00F075DD"/>
    <w:rsid w:val="00F0777D"/>
    <w:rsid w:val="00F106D5"/>
    <w:rsid w:val="00F10BE2"/>
    <w:rsid w:val="00F10F2E"/>
    <w:rsid w:val="00F11724"/>
    <w:rsid w:val="00F1227B"/>
    <w:rsid w:val="00F12C10"/>
    <w:rsid w:val="00F14273"/>
    <w:rsid w:val="00F14366"/>
    <w:rsid w:val="00F15B1C"/>
    <w:rsid w:val="00F15D61"/>
    <w:rsid w:val="00F15E2E"/>
    <w:rsid w:val="00F15E76"/>
    <w:rsid w:val="00F15EC0"/>
    <w:rsid w:val="00F160FA"/>
    <w:rsid w:val="00F162B3"/>
    <w:rsid w:val="00F16314"/>
    <w:rsid w:val="00F16CBD"/>
    <w:rsid w:val="00F17344"/>
    <w:rsid w:val="00F17EFE"/>
    <w:rsid w:val="00F21A1B"/>
    <w:rsid w:val="00F22521"/>
    <w:rsid w:val="00F234EE"/>
    <w:rsid w:val="00F23C46"/>
    <w:rsid w:val="00F24F96"/>
    <w:rsid w:val="00F25446"/>
    <w:rsid w:val="00F258E4"/>
    <w:rsid w:val="00F260C2"/>
    <w:rsid w:val="00F2637D"/>
    <w:rsid w:val="00F26869"/>
    <w:rsid w:val="00F2702B"/>
    <w:rsid w:val="00F27A43"/>
    <w:rsid w:val="00F30662"/>
    <w:rsid w:val="00F30925"/>
    <w:rsid w:val="00F31E86"/>
    <w:rsid w:val="00F31F85"/>
    <w:rsid w:val="00F32E24"/>
    <w:rsid w:val="00F33C1E"/>
    <w:rsid w:val="00F34172"/>
    <w:rsid w:val="00F34CF1"/>
    <w:rsid w:val="00F366D9"/>
    <w:rsid w:val="00F36E52"/>
    <w:rsid w:val="00F37190"/>
    <w:rsid w:val="00F37849"/>
    <w:rsid w:val="00F402F1"/>
    <w:rsid w:val="00F40703"/>
    <w:rsid w:val="00F40B74"/>
    <w:rsid w:val="00F416CC"/>
    <w:rsid w:val="00F4183D"/>
    <w:rsid w:val="00F41891"/>
    <w:rsid w:val="00F41CDF"/>
    <w:rsid w:val="00F41E27"/>
    <w:rsid w:val="00F42C03"/>
    <w:rsid w:val="00F42D08"/>
    <w:rsid w:val="00F42F92"/>
    <w:rsid w:val="00F42F96"/>
    <w:rsid w:val="00F45C18"/>
    <w:rsid w:val="00F46C16"/>
    <w:rsid w:val="00F500D1"/>
    <w:rsid w:val="00F5093B"/>
    <w:rsid w:val="00F51A2C"/>
    <w:rsid w:val="00F52288"/>
    <w:rsid w:val="00F529BC"/>
    <w:rsid w:val="00F52C0B"/>
    <w:rsid w:val="00F531B9"/>
    <w:rsid w:val="00F53B30"/>
    <w:rsid w:val="00F54158"/>
    <w:rsid w:val="00F54313"/>
    <w:rsid w:val="00F546F8"/>
    <w:rsid w:val="00F55228"/>
    <w:rsid w:val="00F569ED"/>
    <w:rsid w:val="00F56E2C"/>
    <w:rsid w:val="00F57796"/>
    <w:rsid w:val="00F578DF"/>
    <w:rsid w:val="00F57AA6"/>
    <w:rsid w:val="00F605CE"/>
    <w:rsid w:val="00F61EEF"/>
    <w:rsid w:val="00F625BE"/>
    <w:rsid w:val="00F625D2"/>
    <w:rsid w:val="00F62A29"/>
    <w:rsid w:val="00F63825"/>
    <w:rsid w:val="00F64130"/>
    <w:rsid w:val="00F65167"/>
    <w:rsid w:val="00F65398"/>
    <w:rsid w:val="00F6540E"/>
    <w:rsid w:val="00F6580D"/>
    <w:rsid w:val="00F6651A"/>
    <w:rsid w:val="00F66A51"/>
    <w:rsid w:val="00F671BF"/>
    <w:rsid w:val="00F7064C"/>
    <w:rsid w:val="00F7136E"/>
    <w:rsid w:val="00F7164B"/>
    <w:rsid w:val="00F71CEA"/>
    <w:rsid w:val="00F724D1"/>
    <w:rsid w:val="00F73708"/>
    <w:rsid w:val="00F744EA"/>
    <w:rsid w:val="00F747A7"/>
    <w:rsid w:val="00F74B56"/>
    <w:rsid w:val="00F74D49"/>
    <w:rsid w:val="00F75557"/>
    <w:rsid w:val="00F75634"/>
    <w:rsid w:val="00F7686C"/>
    <w:rsid w:val="00F7735F"/>
    <w:rsid w:val="00F80C4A"/>
    <w:rsid w:val="00F818C8"/>
    <w:rsid w:val="00F82F13"/>
    <w:rsid w:val="00F836FC"/>
    <w:rsid w:val="00F83BF5"/>
    <w:rsid w:val="00F84485"/>
    <w:rsid w:val="00F8575E"/>
    <w:rsid w:val="00F85AB7"/>
    <w:rsid w:val="00F85EA0"/>
    <w:rsid w:val="00F86F06"/>
    <w:rsid w:val="00F86F98"/>
    <w:rsid w:val="00F909A2"/>
    <w:rsid w:val="00F90B6E"/>
    <w:rsid w:val="00F913E7"/>
    <w:rsid w:val="00F9156D"/>
    <w:rsid w:val="00F91C5B"/>
    <w:rsid w:val="00F92647"/>
    <w:rsid w:val="00F92768"/>
    <w:rsid w:val="00F92D58"/>
    <w:rsid w:val="00F93C5A"/>
    <w:rsid w:val="00F952DF"/>
    <w:rsid w:val="00F954AC"/>
    <w:rsid w:val="00F95744"/>
    <w:rsid w:val="00F958B9"/>
    <w:rsid w:val="00F96D44"/>
    <w:rsid w:val="00F97178"/>
    <w:rsid w:val="00F97BF2"/>
    <w:rsid w:val="00F97E27"/>
    <w:rsid w:val="00FA0B5A"/>
    <w:rsid w:val="00FA1694"/>
    <w:rsid w:val="00FA1710"/>
    <w:rsid w:val="00FA1B9C"/>
    <w:rsid w:val="00FA1ED8"/>
    <w:rsid w:val="00FA31C9"/>
    <w:rsid w:val="00FA336B"/>
    <w:rsid w:val="00FA3902"/>
    <w:rsid w:val="00FA43BC"/>
    <w:rsid w:val="00FA5079"/>
    <w:rsid w:val="00FA53DE"/>
    <w:rsid w:val="00FA58A2"/>
    <w:rsid w:val="00FA59AB"/>
    <w:rsid w:val="00FA67F0"/>
    <w:rsid w:val="00FA724C"/>
    <w:rsid w:val="00FA7307"/>
    <w:rsid w:val="00FA7E35"/>
    <w:rsid w:val="00FA7EFE"/>
    <w:rsid w:val="00FB00E2"/>
    <w:rsid w:val="00FB017A"/>
    <w:rsid w:val="00FB03A0"/>
    <w:rsid w:val="00FB0876"/>
    <w:rsid w:val="00FB1BDF"/>
    <w:rsid w:val="00FB2BDB"/>
    <w:rsid w:val="00FB2DFD"/>
    <w:rsid w:val="00FB3122"/>
    <w:rsid w:val="00FB44D7"/>
    <w:rsid w:val="00FB4836"/>
    <w:rsid w:val="00FB499F"/>
    <w:rsid w:val="00FB4B6F"/>
    <w:rsid w:val="00FB566A"/>
    <w:rsid w:val="00FB592E"/>
    <w:rsid w:val="00FB595B"/>
    <w:rsid w:val="00FB6484"/>
    <w:rsid w:val="00FB743C"/>
    <w:rsid w:val="00FC0305"/>
    <w:rsid w:val="00FC0F5B"/>
    <w:rsid w:val="00FC1949"/>
    <w:rsid w:val="00FC211C"/>
    <w:rsid w:val="00FC2CCF"/>
    <w:rsid w:val="00FC335A"/>
    <w:rsid w:val="00FC3386"/>
    <w:rsid w:val="00FC3872"/>
    <w:rsid w:val="00FC3E9C"/>
    <w:rsid w:val="00FC45BD"/>
    <w:rsid w:val="00FC4976"/>
    <w:rsid w:val="00FC4B0F"/>
    <w:rsid w:val="00FC5FF0"/>
    <w:rsid w:val="00FC69C5"/>
    <w:rsid w:val="00FC7752"/>
    <w:rsid w:val="00FD027C"/>
    <w:rsid w:val="00FD088A"/>
    <w:rsid w:val="00FD0936"/>
    <w:rsid w:val="00FD0B6E"/>
    <w:rsid w:val="00FD1ACC"/>
    <w:rsid w:val="00FD1BBE"/>
    <w:rsid w:val="00FD2E22"/>
    <w:rsid w:val="00FD3518"/>
    <w:rsid w:val="00FD44B2"/>
    <w:rsid w:val="00FD482D"/>
    <w:rsid w:val="00FD484C"/>
    <w:rsid w:val="00FD4AA0"/>
    <w:rsid w:val="00FD4E4A"/>
    <w:rsid w:val="00FD5D87"/>
    <w:rsid w:val="00FD6C39"/>
    <w:rsid w:val="00FD7E1B"/>
    <w:rsid w:val="00FE0C05"/>
    <w:rsid w:val="00FE130F"/>
    <w:rsid w:val="00FE1507"/>
    <w:rsid w:val="00FE2AFA"/>
    <w:rsid w:val="00FE2CD7"/>
    <w:rsid w:val="00FE2E89"/>
    <w:rsid w:val="00FE2EE5"/>
    <w:rsid w:val="00FE320B"/>
    <w:rsid w:val="00FE366B"/>
    <w:rsid w:val="00FE3BC8"/>
    <w:rsid w:val="00FE3E59"/>
    <w:rsid w:val="00FE5049"/>
    <w:rsid w:val="00FE5430"/>
    <w:rsid w:val="00FE64BD"/>
    <w:rsid w:val="00FE76EE"/>
    <w:rsid w:val="00FE774F"/>
    <w:rsid w:val="00FF1A7C"/>
    <w:rsid w:val="00FF22A7"/>
    <w:rsid w:val="00FF526A"/>
    <w:rsid w:val="00FF6C6B"/>
    <w:rsid w:val="00FF6EF3"/>
    <w:rsid w:val="00FF7708"/>
    <w:rsid w:val="00FF772E"/>
    <w:rsid w:val="00FF7ACB"/>
    <w:rsid w:val="00FF7B4F"/>
    <w:rsid w:val="00FF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C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AB3CA1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AB3CA1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AB3CA1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B3CA1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B3CA1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B3CA1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B3CA1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AB3CA1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AB3CA1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B3CA1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AB3CA1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B3C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B3CA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B3CA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B3CA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B3CA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AB3CA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AB3CA1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AB3CA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CA1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B3C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AB3C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AB3CA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AB3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AB3CA1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AB3CA1"/>
    <w:rPr>
      <w:b/>
      <w:bCs/>
    </w:rPr>
  </w:style>
  <w:style w:type="paragraph" w:styleId="ad">
    <w:name w:val="Document Map"/>
    <w:basedOn w:val="a"/>
    <w:link w:val="ae"/>
    <w:semiHidden/>
    <w:rsid w:val="00AB3C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AB3C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AB3CA1"/>
    <w:rPr>
      <w:rFonts w:cs="Times New Roman"/>
      <w:i/>
    </w:rPr>
  </w:style>
  <w:style w:type="character" w:styleId="af0">
    <w:name w:val="Hyperlink"/>
    <w:uiPriority w:val="99"/>
    <w:rsid w:val="00AB3CA1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AB3CA1"/>
    <w:rPr>
      <w:rFonts w:cs="Times New Roman"/>
      <w:sz w:val="16"/>
    </w:rPr>
  </w:style>
  <w:style w:type="character" w:styleId="af2">
    <w:name w:val="footnote reference"/>
    <w:uiPriority w:val="99"/>
    <w:rsid w:val="00AB3CA1"/>
    <w:rPr>
      <w:rFonts w:cs="Times New Roman"/>
      <w:vertAlign w:val="superscript"/>
    </w:rPr>
  </w:style>
  <w:style w:type="paragraph" w:styleId="af3">
    <w:name w:val="List Bullet"/>
    <w:basedOn w:val="a"/>
    <w:autoRedefine/>
    <w:rsid w:val="00AB3CA1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AB3CA1"/>
    <w:pPr>
      <w:keepNext/>
      <w:suppressAutoHyphens/>
    </w:pPr>
    <w:rPr>
      <w:i/>
      <w:iCs/>
    </w:rPr>
  </w:style>
  <w:style w:type="character" w:styleId="af5">
    <w:name w:val="page number"/>
    <w:uiPriority w:val="99"/>
    <w:rsid w:val="00AB3CA1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AB3CA1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AB3CA1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AB3CA1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B3CA1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AB3CA1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AB3CA1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AB3CA1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AB3CA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AB3CA1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AB3C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AB3CA1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AB3CA1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AB3CA1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AB3CA1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AB3CA1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AB3CA1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AB3CA1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AB3CA1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AB3CA1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AB3CA1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AB3CA1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AB3CA1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AB3CA1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AB3CA1"/>
    <w:rPr>
      <w:sz w:val="24"/>
    </w:rPr>
  </w:style>
  <w:style w:type="paragraph" w:customStyle="1" w:styleId="aff4">
    <w:name w:val="Часть"/>
    <w:basedOn w:val="a"/>
    <w:link w:val="aff3"/>
    <w:locked/>
    <w:rsid w:val="00AB3CA1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AB3CA1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AB3CA1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AB3CA1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AB3CA1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AB3CA1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AB3C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AB3CA1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AB3CA1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AB3CA1"/>
    <w:rPr>
      <w:sz w:val="28"/>
    </w:rPr>
  </w:style>
  <w:style w:type="paragraph" w:customStyle="1" w:styleId="-0">
    <w:name w:val="Введение-подзаголовок"/>
    <w:basedOn w:val="a"/>
    <w:link w:val="-2"/>
    <w:rsid w:val="00AB3CA1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AB3CA1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AB3CA1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AB3CA1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AB3CA1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AB3CA1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AB3CA1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AB3CA1"/>
    <w:pPr>
      <w:spacing w:after="240"/>
    </w:pPr>
    <w:rPr>
      <w:szCs w:val="28"/>
    </w:rPr>
  </w:style>
  <w:style w:type="character" w:customStyle="1" w:styleId="affb">
    <w:name w:val="комментарий"/>
    <w:rsid w:val="00AB3CA1"/>
    <w:rPr>
      <w:shd w:val="clear" w:color="auto" w:fill="FFFF99"/>
    </w:rPr>
  </w:style>
  <w:style w:type="paragraph" w:styleId="affc">
    <w:name w:val="index heading"/>
    <w:basedOn w:val="a"/>
    <w:next w:val="13"/>
    <w:rsid w:val="00AB3CA1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AB3CA1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AB3CA1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AB3CA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AB3CA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AB3CA1"/>
    <w:pPr>
      <w:ind w:left="708"/>
    </w:pPr>
  </w:style>
  <w:style w:type="paragraph" w:customStyle="1" w:styleId="-41">
    <w:name w:val="Подзаголовок-4"/>
    <w:basedOn w:val="-4"/>
    <w:autoRedefine/>
    <w:locked/>
    <w:rsid w:val="00AB3CA1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AB3C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AB3CA1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AB3CA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AB3CA1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AB3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AB3CA1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AB3CA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AB3CA1"/>
    <w:pPr>
      <w:spacing w:after="120"/>
    </w:pPr>
  </w:style>
  <w:style w:type="character" w:customStyle="1" w:styleId="afff3">
    <w:name w:val="Основной текст Знак"/>
    <w:basedOn w:val="a0"/>
    <w:link w:val="afff2"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AB3CA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AB3CA1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AB3CA1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AB3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AB3CA1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AB3CA1"/>
    <w:rPr>
      <w:color w:val="0000CC"/>
    </w:rPr>
  </w:style>
  <w:style w:type="paragraph" w:customStyle="1" w:styleId="1">
    <w:name w:val="Список 1"/>
    <w:basedOn w:val="af3"/>
    <w:rsid w:val="00AB3CA1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AB3CA1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AB3CA1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B3CA1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B3CA1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AB3CA1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AB3CA1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AB3CA1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AB3CA1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AB3C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AB3C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AB3C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AB3CA1"/>
    <w:pPr>
      <w:widowControl w:val="0"/>
    </w:pPr>
  </w:style>
  <w:style w:type="character" w:customStyle="1" w:styleId="S5">
    <w:name w:val="S_Обычный Знак"/>
    <w:link w:val="S0"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B3CA1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B3CA1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B3CA1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B3CA1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B3CA1"/>
    <w:rPr>
      <w:color w:val="0000FF"/>
      <w:u w:val="single"/>
    </w:rPr>
  </w:style>
  <w:style w:type="paragraph" w:customStyle="1" w:styleId="Sb">
    <w:name w:val="S_Гриф"/>
    <w:basedOn w:val="S0"/>
    <w:rsid w:val="00AB3CA1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B3CA1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B3CA1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B3CA1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B3CA1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AB3CA1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AB3CA1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AB3CA1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AB3CA1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B3CA1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B3CA1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B3CA1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B3CA1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B3CA1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B3CA1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B3CA1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B3CA1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AB3CA1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AB3CA1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AB3CA1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B3CA1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AB3CA1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B3CA1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B3CA1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B3CA1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B3CA1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B3CA1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B3C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B3CA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B3CA1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AB3CA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B3CA1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B3CA1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B3CA1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B3CA1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AB3CA1"/>
    <w:rPr>
      <w:rFonts w:cs="Times New Roman"/>
      <w:bCs/>
      <w:sz w:val="22"/>
    </w:rPr>
  </w:style>
  <w:style w:type="paragraph" w:customStyle="1" w:styleId="msocomoff">
    <w:name w:val="msocomoff"/>
    <w:basedOn w:val="a"/>
    <w:rsid w:val="00AB3CA1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AB3C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AB3CA1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AB3CA1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AB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AB3CA1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AB3CA1"/>
    <w:pPr>
      <w:ind w:firstLine="390"/>
    </w:pPr>
  </w:style>
  <w:style w:type="paragraph" w:customStyle="1" w:styleId="afffc">
    <w:name w:val="Блок"/>
    <w:basedOn w:val="a"/>
    <w:link w:val="afffd"/>
    <w:qFormat/>
    <w:rsid w:val="00AB3CA1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AB3CA1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AB3C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AB3CA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AB3CA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kovAA\Desktop\&#1052;&#1077;&#1090;&#1072;&#1083;&#1083;&#1086;&#1083;&#1086;&#1084;\&#1059;&#1053;&#1055;\2019\&#1051;&#1086;&#1090;%20&#8470;1-2019\&#1058;&#1056;&#1045;&#1041;&#1054;&#1042;&#1040;&#1053;&#1048;&#1071;%20&#1050;%20&#1054;&#1060;&#1054;&#1056;&#1052;&#1051;&#1045;&#1053;&#1048;&#107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ОФОРМЛЕНИЮ.dotx</Template>
  <TotalTime>1</TotalTime>
  <Pages>2</Pages>
  <Words>140</Words>
  <Characters>798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</dc:creator>
  <cp:lastModifiedBy>VolkovAA</cp:lastModifiedBy>
  <cp:revision>1</cp:revision>
  <dcterms:created xsi:type="dcterms:W3CDTF">2019-02-26T13:16:00Z</dcterms:created>
  <dcterms:modified xsi:type="dcterms:W3CDTF">2019-02-26T13:17:00Z</dcterms:modified>
</cp:coreProperties>
</file>